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82E7D" w14:textId="3535B87B" w:rsidR="008331BB" w:rsidRPr="00DA12F7" w:rsidRDefault="008331BB" w:rsidP="008331BB">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NR Ad-Hoc</w:t>
      </w:r>
      <w:r w:rsidRPr="00DA12F7">
        <w:rPr>
          <w:rFonts w:ascii="Arial" w:hAnsi="Arial" w:cs="Arial"/>
          <w:b/>
          <w:sz w:val="24"/>
        </w:rPr>
        <w:t>#</w:t>
      </w:r>
      <w:r>
        <w:rPr>
          <w:rFonts w:ascii="Arial" w:hAnsi="Arial" w:cs="Arial"/>
          <w:b/>
          <w:sz w:val="24"/>
        </w:rPr>
        <w:t>2</w:t>
      </w:r>
      <w:r w:rsidRPr="00DA12F7">
        <w:rPr>
          <w:rFonts w:ascii="Arial" w:hAnsi="Arial" w:cs="Arial"/>
          <w:b/>
          <w:sz w:val="24"/>
        </w:rPr>
        <w:tab/>
        <w:t>R1-</w:t>
      </w:r>
      <w:r w:rsidR="00FB18FA">
        <w:rPr>
          <w:rFonts w:ascii="Arial" w:hAnsi="Arial" w:cs="Arial"/>
          <w:b/>
          <w:sz w:val="24"/>
        </w:rPr>
        <w:t>1711</w:t>
      </w:r>
      <w:r w:rsidR="009E62EF">
        <w:rPr>
          <w:rFonts w:ascii="Arial" w:hAnsi="Arial" w:cs="Arial"/>
          <w:b/>
          <w:sz w:val="24"/>
        </w:rPr>
        <w:t>247</w:t>
      </w:r>
    </w:p>
    <w:p w14:paraId="6FEC63D3" w14:textId="77777777" w:rsidR="008331BB" w:rsidRPr="00DA12F7" w:rsidRDefault="008331BB" w:rsidP="008331BB">
      <w:pPr>
        <w:tabs>
          <w:tab w:val="right" w:pos="9630"/>
        </w:tabs>
        <w:spacing w:after="0"/>
        <w:rPr>
          <w:rFonts w:ascii="Arial" w:hAnsi="Arial" w:cs="Arial"/>
          <w:b/>
          <w:sz w:val="24"/>
          <w:szCs w:val="24"/>
        </w:rPr>
      </w:pPr>
      <w:r>
        <w:rPr>
          <w:rFonts w:ascii="Arial" w:hAnsi="Arial" w:cs="Arial"/>
          <w:b/>
          <w:sz w:val="24"/>
          <w:szCs w:val="24"/>
        </w:rPr>
        <w:t>June 27</w:t>
      </w:r>
      <w:r w:rsidRPr="007B3458">
        <w:rPr>
          <w:rFonts w:ascii="Arial" w:hAnsi="Arial" w:cs="Arial"/>
          <w:b/>
          <w:sz w:val="24"/>
          <w:szCs w:val="24"/>
          <w:vertAlign w:val="superscript"/>
        </w:rPr>
        <w:t>th</w:t>
      </w:r>
      <w:r>
        <w:rPr>
          <w:rFonts w:ascii="Arial" w:hAnsi="Arial" w:cs="Arial"/>
          <w:b/>
          <w:sz w:val="24"/>
          <w:szCs w:val="24"/>
        </w:rPr>
        <w:t xml:space="preserve"> – 30</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5ABE7D80" w14:textId="77777777" w:rsidR="008331BB" w:rsidRPr="00DA12F7" w:rsidRDefault="008331BB" w:rsidP="008331BB">
      <w:pPr>
        <w:rPr>
          <w:rFonts w:ascii="Arial" w:hAnsi="Arial" w:cs="Arial"/>
          <w:b/>
          <w:sz w:val="24"/>
          <w:szCs w:val="24"/>
        </w:rPr>
      </w:pPr>
      <w:r>
        <w:rPr>
          <w:rFonts w:ascii="Arial" w:hAnsi="Arial" w:cs="Arial"/>
          <w:b/>
          <w:sz w:val="24"/>
          <w:szCs w:val="24"/>
        </w:rPr>
        <w:t>Qingdao, P.R. China</w:t>
      </w:r>
    </w:p>
    <w:p w14:paraId="43B7F87B" w14:textId="77777777" w:rsidR="0068226B" w:rsidRPr="000A64D8" w:rsidRDefault="0068226B" w:rsidP="00480B03">
      <w:pPr>
        <w:pStyle w:val="Footer"/>
        <w:jc w:val="both"/>
        <w:rPr>
          <w:noProof w:val="0"/>
        </w:rPr>
      </w:pPr>
    </w:p>
    <w:p w14:paraId="43B7F87C" w14:textId="77083D5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10780">
        <w:rPr>
          <w:rFonts w:ascii="Arial" w:hAnsi="Arial"/>
          <w:sz w:val="24"/>
        </w:rPr>
        <w:t>5</w:t>
      </w:r>
      <w:r w:rsidR="00955C57">
        <w:rPr>
          <w:rFonts w:ascii="Arial" w:hAnsi="Arial"/>
          <w:sz w:val="24"/>
        </w:rPr>
        <w:t>.1.3.1.</w:t>
      </w:r>
      <w:r w:rsidR="00DB3173">
        <w:rPr>
          <w:rFonts w:ascii="Arial" w:hAnsi="Arial"/>
          <w:sz w:val="24"/>
        </w:rPr>
        <w:t>4</w:t>
      </w:r>
      <w:r w:rsidR="00F10780">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99F74DD"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55C57">
        <w:rPr>
          <w:rFonts w:ascii="Arial" w:hAnsi="Arial"/>
          <w:sz w:val="24"/>
          <w:szCs w:val="24"/>
        </w:rPr>
        <w:t>Contents of group common PDCCH</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1BA489D8" w:rsidR="004503F9" w:rsidRPr="00183CB7" w:rsidRDefault="004503F9" w:rsidP="004503F9">
      <w:pPr>
        <w:pStyle w:val="Heading1"/>
      </w:pPr>
      <w:r w:rsidRPr="00183CB7">
        <w:t>Introduction</w:t>
      </w:r>
    </w:p>
    <w:p w14:paraId="21A13B8B" w14:textId="45E79B76" w:rsidR="003A2389" w:rsidRDefault="00080FA6" w:rsidP="003A2389">
      <w:pPr>
        <w:spacing w:after="120"/>
        <w:rPr>
          <w:szCs w:val="22"/>
        </w:rPr>
      </w:pPr>
      <w:r>
        <w:rPr>
          <w:szCs w:val="22"/>
        </w:rPr>
        <w:t>Related to the contents of group common PDCCH, the following agreements were made for ‘slot format related information’</w:t>
      </w:r>
      <w:r w:rsidR="00906CE2">
        <w:rPr>
          <w:szCs w:val="22"/>
        </w:rPr>
        <w:t xml:space="preserve"> (SFI)</w:t>
      </w:r>
      <w:r>
        <w:rPr>
          <w:szCs w:val="22"/>
        </w:rPr>
        <w:t>.</w:t>
      </w:r>
      <w:r w:rsidR="00C20A2D">
        <w:rPr>
          <w:szCs w:val="22"/>
        </w:rPr>
        <w:t xml:space="preserve"> </w:t>
      </w:r>
      <w:r w:rsidR="000A3C82">
        <w:rPr>
          <w:szCs w:val="22"/>
        </w:rPr>
        <w:t xml:space="preserve">In this contribution, we </w:t>
      </w:r>
      <w:r w:rsidR="00906CE2">
        <w:rPr>
          <w:szCs w:val="22"/>
        </w:rPr>
        <w:t>further discuss remaining open issues</w:t>
      </w:r>
      <w:r w:rsidR="002C471B">
        <w:rPr>
          <w:szCs w:val="22"/>
        </w:rPr>
        <w:t xml:space="preserve"> for the SFI contents</w:t>
      </w:r>
      <w:r w:rsidR="001E7BE3">
        <w:rPr>
          <w:szCs w:val="22"/>
        </w:rPr>
        <w:t xml:space="preserve"> in addition to what was already agreed.</w:t>
      </w:r>
      <w:r w:rsidR="003A2389">
        <w:rPr>
          <w:szCs w:val="22"/>
        </w:rPr>
        <w:t xml:space="preserve"> </w:t>
      </w:r>
    </w:p>
    <w:p w14:paraId="4C8FD93A" w14:textId="5345443D" w:rsidR="000E0D30" w:rsidRPr="000E0D30" w:rsidRDefault="000E0D30" w:rsidP="000E0D30">
      <w:pPr>
        <w:rPr>
          <w:b/>
          <w:u w:val="single"/>
          <w:lang w:eastAsia="ja-JP"/>
        </w:rPr>
      </w:pPr>
      <w:r w:rsidRPr="000E0D30">
        <w:rPr>
          <w:b/>
          <w:u w:val="single"/>
          <w:lang w:eastAsia="ja-JP"/>
        </w:rPr>
        <w:t>RAN1 NR AdHoc</w:t>
      </w:r>
      <w:r w:rsidR="00686B5E">
        <w:rPr>
          <w:b/>
          <w:u w:val="single"/>
          <w:lang w:eastAsia="ja-JP"/>
        </w:rPr>
        <w:t>#1</w:t>
      </w:r>
    </w:p>
    <w:p w14:paraId="458D69CD" w14:textId="77777777" w:rsidR="000E0D30" w:rsidRPr="00476354" w:rsidRDefault="000E0D30" w:rsidP="000E0D30">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5D20AE3E" w14:textId="77777777" w:rsidR="000E0D30" w:rsidRPr="00476354" w:rsidRDefault="000E0D30" w:rsidP="000E0D30">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49C97962" w14:textId="77777777" w:rsidR="000E0D30" w:rsidRPr="00476354" w:rsidRDefault="000E0D30" w:rsidP="000E0D30">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51427DEA" w14:textId="77777777" w:rsidR="000E0D30" w:rsidRDefault="000E0D30" w:rsidP="000E0D30">
      <w:pPr>
        <w:pStyle w:val="BodyText"/>
        <w:numPr>
          <w:ilvl w:val="1"/>
          <w:numId w:val="9"/>
        </w:numPr>
        <w:overflowPunct/>
        <w:autoSpaceDE/>
        <w:autoSpaceDN/>
        <w:adjustRightInd/>
        <w:spacing w:after="240"/>
        <w:textAlignment w:val="auto"/>
        <w:rPr>
          <w:szCs w:val="20"/>
          <w:lang w:eastAsia="ja-JP"/>
        </w:rPr>
      </w:pPr>
      <w:r w:rsidRPr="00476354">
        <w:rPr>
          <w:szCs w:val="20"/>
          <w:lang w:eastAsia="ja-JP"/>
        </w:rPr>
        <w:t>FFS: if ‘other’ can be subdivided into ‘blank’, ‘</w:t>
      </w:r>
      <w:proofErr w:type="spellStart"/>
      <w:r w:rsidRPr="00476354">
        <w:rPr>
          <w:szCs w:val="20"/>
          <w:lang w:eastAsia="ja-JP"/>
        </w:rPr>
        <w:t>sidelink</w:t>
      </w:r>
      <w:proofErr w:type="spellEnd"/>
      <w:r w:rsidRPr="00476354">
        <w:rPr>
          <w:szCs w:val="20"/>
          <w:lang w:eastAsia="ja-JP"/>
        </w:rPr>
        <w:t xml:space="preserve">’, </w:t>
      </w:r>
      <w:proofErr w:type="spellStart"/>
      <w:r w:rsidRPr="00476354">
        <w:rPr>
          <w:szCs w:val="20"/>
          <w:lang w:eastAsia="ja-JP"/>
        </w:rPr>
        <w:t>etc</w:t>
      </w:r>
      <w:proofErr w:type="spellEnd"/>
    </w:p>
    <w:p w14:paraId="41C55B5D" w14:textId="77777777" w:rsidR="000E0D30" w:rsidRPr="000E0D30" w:rsidRDefault="000E0D30" w:rsidP="000E0D30">
      <w:pPr>
        <w:rPr>
          <w:b/>
          <w:u w:val="single"/>
          <w:lang w:eastAsia="ja-JP"/>
        </w:rPr>
      </w:pPr>
      <w:r w:rsidRPr="000E0D30">
        <w:rPr>
          <w:b/>
          <w:u w:val="single"/>
          <w:lang w:eastAsia="ja-JP"/>
        </w:rPr>
        <w:t>RAN1#89</w:t>
      </w:r>
    </w:p>
    <w:p w14:paraId="4B4ECA8A" w14:textId="77777777" w:rsidR="000E0D30" w:rsidRPr="00347BD4" w:rsidRDefault="000E0D30" w:rsidP="000E0D30">
      <w:pPr>
        <w:rPr>
          <w:rFonts w:eastAsia="MS Mincho"/>
          <w:b/>
          <w:u w:val="single"/>
          <w:lang w:eastAsia="ja-JP"/>
        </w:rPr>
      </w:pPr>
      <w:r w:rsidRPr="001E64F7">
        <w:rPr>
          <w:rFonts w:eastAsia="MS Mincho" w:hint="eastAsia"/>
          <w:b/>
          <w:highlight w:val="green"/>
          <w:u w:val="single"/>
          <w:lang w:eastAsia="ja-JP"/>
        </w:rPr>
        <w:t>Agreements:</w:t>
      </w:r>
    </w:p>
    <w:p w14:paraId="28BCDC1D" w14:textId="77777777" w:rsidR="000E0D30" w:rsidRPr="00347BD4" w:rsidRDefault="000E0D30" w:rsidP="000E0D30">
      <w:pPr>
        <w:numPr>
          <w:ilvl w:val="0"/>
          <w:numId w:val="14"/>
        </w:numPr>
        <w:overflowPunct/>
        <w:autoSpaceDE/>
        <w:autoSpaceDN/>
        <w:adjustRightInd/>
        <w:spacing w:after="0"/>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7054FF0D" w14:textId="77777777" w:rsidR="000E0D30" w:rsidRPr="00347BD4" w:rsidRDefault="000E0D30" w:rsidP="000E0D30">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7C9909C" w14:textId="77777777" w:rsidR="000E0D30" w:rsidRPr="00347BD4" w:rsidRDefault="000E0D30" w:rsidP="000E0D30">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how to interpret the SFI when the UE is configured with multiple bandwidth parts</w:t>
      </w:r>
    </w:p>
    <w:p w14:paraId="5ABD5FF3" w14:textId="77777777" w:rsidR="000E0D30" w:rsidRPr="00347BD4" w:rsidRDefault="000E0D30" w:rsidP="000E0D30">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 xml:space="preserve">FFS: details for UE </w:t>
      </w:r>
      <w:proofErr w:type="spellStart"/>
      <w:r w:rsidRPr="00347BD4">
        <w:rPr>
          <w:rFonts w:eastAsia="MS Mincho"/>
          <w:lang w:eastAsia="ja-JP"/>
        </w:rPr>
        <w:t>behaviour</w:t>
      </w:r>
      <w:proofErr w:type="spellEnd"/>
    </w:p>
    <w:p w14:paraId="2E16DEB8" w14:textId="77777777" w:rsidR="000E0D30" w:rsidRPr="00347BD4" w:rsidRDefault="000E0D30" w:rsidP="000E0D30">
      <w:pPr>
        <w:numPr>
          <w:ilvl w:val="0"/>
          <w:numId w:val="14"/>
        </w:numPr>
        <w:overflowPunct/>
        <w:autoSpaceDE/>
        <w:autoSpaceDN/>
        <w:adjustRightInd/>
        <w:spacing w:after="240"/>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2CBE54FD" w14:textId="77777777" w:rsidR="000E0D30" w:rsidRPr="00B842BE" w:rsidRDefault="000E0D30" w:rsidP="000E0D30">
      <w:pPr>
        <w:rPr>
          <w:rFonts w:eastAsia="MS Mincho"/>
          <w:color w:val="0070C0"/>
          <w:lang w:eastAsia="ja-JP"/>
        </w:rPr>
      </w:pPr>
      <w:r w:rsidRPr="002C4D2D">
        <w:rPr>
          <w:rFonts w:eastAsia="MS Mincho" w:hint="eastAsia"/>
          <w:b/>
          <w:highlight w:val="green"/>
          <w:u w:val="single"/>
          <w:lang w:eastAsia="ja-JP"/>
        </w:rPr>
        <w:t>Agreements:</w:t>
      </w:r>
    </w:p>
    <w:p w14:paraId="1CCF3F0F" w14:textId="77777777" w:rsidR="000E0D30" w:rsidRPr="002C4D2D" w:rsidRDefault="000E0D30" w:rsidP="000E0D30">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55B2F16C" w14:textId="77777777" w:rsidR="000E0D30" w:rsidRPr="002C4D2D" w:rsidRDefault="000E0D30" w:rsidP="000E0D30">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4CE4A74E" w14:textId="77777777" w:rsidR="000E0D30" w:rsidRPr="002C4D2D" w:rsidRDefault="000E0D30" w:rsidP="000E0D30">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7AF34AD3" w14:textId="77777777" w:rsidR="000E0D30" w:rsidRPr="002C4D2D" w:rsidRDefault="000E0D30" w:rsidP="000E0D30">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628A8BA4" w14:textId="77777777" w:rsidR="000E0D30" w:rsidRPr="002C4D2D" w:rsidRDefault="000E0D30" w:rsidP="000E0D30">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FFS: ‘Empty’</w:t>
      </w:r>
    </w:p>
    <w:p w14:paraId="781C10AE" w14:textId="77777777" w:rsidR="000E0D30" w:rsidRPr="002C4D2D" w:rsidRDefault="000E0D30" w:rsidP="000E0D30">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67B8D7F2" w14:textId="77777777" w:rsidR="000E0D30" w:rsidRDefault="000E0D30" w:rsidP="000E0D30">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0B3BE98D" w14:textId="45EBC589" w:rsidR="0044173B" w:rsidRDefault="000211BC" w:rsidP="0044173B">
      <w:pPr>
        <w:pStyle w:val="Heading1"/>
      </w:pPr>
      <w:r>
        <w:t>SFI Contents</w:t>
      </w:r>
    </w:p>
    <w:p w14:paraId="5CC4B95A" w14:textId="621DB3A3" w:rsidR="00922815" w:rsidRDefault="000211BC" w:rsidP="00922815">
      <w:pPr>
        <w:pStyle w:val="Heading2"/>
      </w:pPr>
      <w:r>
        <w:t>Slot formats</w:t>
      </w:r>
    </w:p>
    <w:p w14:paraId="50299FE5" w14:textId="4EC26871" w:rsidR="00245115" w:rsidRDefault="00245115" w:rsidP="008A5AB1">
      <w:r>
        <w:t>In addition to the already agreed ‘DL’</w:t>
      </w:r>
      <w:r w:rsidR="00686B5E">
        <w:t xml:space="preserve"> and </w:t>
      </w:r>
      <w:r>
        <w:t xml:space="preserve">‘UL’, ‘other’ field in slot format indicator </w:t>
      </w:r>
      <w:r w:rsidR="00686B5E">
        <w:t>is extended to ‘Unknown’</w:t>
      </w:r>
      <w:r>
        <w:t xml:space="preserve">. </w:t>
      </w:r>
      <w:r w:rsidR="00686B5E">
        <w:t>Given FDD has fixed directions for each spectrum, we can first focus on TDD</w:t>
      </w:r>
      <w:r w:rsidR="001332AB">
        <w:t xml:space="preserve"> use case</w:t>
      </w:r>
      <w:r w:rsidR="00007D20">
        <w:t xml:space="preserve"> in this contribution</w:t>
      </w:r>
      <w:r w:rsidR="00686B5E">
        <w:t>. Based on the agreement in RAN1 NR Ad-Hoc#1, UE should be able to derive which symbols in a slot that are ‘DL’, ‘UL’, ‘Unknown’</w:t>
      </w:r>
      <w:r w:rsidR="001332AB">
        <w:t xml:space="preserve"> and potentially ‘other’</w:t>
      </w:r>
      <w:r w:rsidR="00686B5E">
        <w:t>. It is natural to see what kinds of slot format is allowed in NR TDD operation first.</w:t>
      </w:r>
      <w:r w:rsidR="00246879">
        <w:t xml:space="preserve"> First, </w:t>
      </w:r>
      <w:r w:rsidR="00B7325A">
        <w:t>DL centric slot and UL centric slot for the middle data region in TDD slot format as shown in Figure 1.</w:t>
      </w:r>
    </w:p>
    <w:p w14:paraId="12BD365C" w14:textId="600903F4" w:rsidR="00B7325A" w:rsidRDefault="003061C1" w:rsidP="00B7325A">
      <w:pPr>
        <w:keepNext/>
        <w:jc w:val="center"/>
      </w:pPr>
      <w:r>
        <w:object w:dxaOrig="5124" w:dyaOrig="804" w14:anchorId="6C118798">
          <v:shape id="_x0000_i1026" type="#_x0000_t75" style="width:255.75pt;height:39.75pt" o:ole="">
            <v:imagedata r:id="rId12" o:title=""/>
          </v:shape>
          <o:OLEObject Type="Embed" ProgID="Visio.Drawing.11" ShapeID="_x0000_i1026" DrawAspect="Content" ObjectID="_1559582306" r:id="rId13"/>
        </w:object>
      </w:r>
    </w:p>
    <w:p w14:paraId="2C4771CE" w14:textId="7AA0A68E" w:rsidR="003061C1" w:rsidRDefault="003061C1" w:rsidP="00B7325A">
      <w:pPr>
        <w:keepNext/>
        <w:jc w:val="center"/>
      </w:pPr>
      <w:r>
        <w:object w:dxaOrig="5124" w:dyaOrig="804" w14:anchorId="6D22BA02">
          <v:shape id="_x0000_i1027" type="#_x0000_t75" style="width:255.75pt;height:39.75pt" o:ole="">
            <v:imagedata r:id="rId14" o:title=""/>
          </v:shape>
          <o:OLEObject Type="Embed" ProgID="Visio.Drawing.11" ShapeID="_x0000_i1027" DrawAspect="Content" ObjectID="_1559582307" r:id="rId15"/>
        </w:object>
      </w:r>
    </w:p>
    <w:p w14:paraId="7B0A0DEE" w14:textId="5DEB49A6" w:rsidR="00245115" w:rsidRDefault="00B7325A" w:rsidP="00B7325A">
      <w:pPr>
        <w:pStyle w:val="Caption"/>
        <w:jc w:val="center"/>
      </w:pPr>
      <w:r>
        <w:t xml:space="preserve">Figure </w:t>
      </w:r>
      <w:r w:rsidR="002F6034">
        <w:fldChar w:fldCharType="begin"/>
      </w:r>
      <w:r w:rsidR="002F6034">
        <w:instrText xml:space="preserve"> SEQ Figure \* ARABIC </w:instrText>
      </w:r>
      <w:r w:rsidR="002F6034">
        <w:fldChar w:fldCharType="separate"/>
      </w:r>
      <w:r w:rsidR="006638FF">
        <w:rPr>
          <w:noProof/>
        </w:rPr>
        <w:t>1</w:t>
      </w:r>
      <w:r w:rsidR="002F6034">
        <w:rPr>
          <w:noProof/>
        </w:rPr>
        <w:fldChar w:fldCharType="end"/>
      </w:r>
      <w:r>
        <w:t>: An example of TDD slot format</w:t>
      </w:r>
      <w:r w:rsidR="006A29BF">
        <w:t xml:space="preserve"> (DL or UL centric)</w:t>
      </w:r>
    </w:p>
    <w:p w14:paraId="764B5FD6" w14:textId="4907D8F3" w:rsidR="00B7325A" w:rsidRDefault="001E5B27" w:rsidP="008A5AB1">
      <w:r>
        <w:t xml:space="preserve">In addition to DL centric slot and UL centric slot, there can be a slot format with </w:t>
      </w:r>
      <w:r w:rsidR="007012DC">
        <w:t>DL only</w:t>
      </w:r>
      <w:r>
        <w:t xml:space="preserve"> having delayed ACK/NACK response</w:t>
      </w:r>
      <w:r w:rsidR="007012DC">
        <w:t xml:space="preserve"> as shown in Figure 2.</w:t>
      </w:r>
    </w:p>
    <w:p w14:paraId="2446A6C7" w14:textId="2C44A74D" w:rsidR="006A29BF" w:rsidRDefault="003061C1" w:rsidP="006A29BF">
      <w:pPr>
        <w:keepNext/>
        <w:jc w:val="center"/>
      </w:pPr>
      <w:r>
        <w:object w:dxaOrig="10164" w:dyaOrig="1666" w14:anchorId="43246D0C">
          <v:shape id="_x0000_i1028" type="#_x0000_t75" style="width:498.75pt;height:81.75pt" o:ole="">
            <v:imagedata r:id="rId16" o:title=""/>
          </v:shape>
          <o:OLEObject Type="Embed" ProgID="Visio.Drawing.11" ShapeID="_x0000_i1028" DrawAspect="Content" ObjectID="_1559582308" r:id="rId17"/>
        </w:object>
      </w:r>
    </w:p>
    <w:p w14:paraId="4253CAE8" w14:textId="26755C38" w:rsidR="006A29BF" w:rsidRDefault="006A29BF" w:rsidP="006A29BF">
      <w:pPr>
        <w:pStyle w:val="Caption"/>
        <w:jc w:val="center"/>
      </w:pPr>
      <w:r>
        <w:t xml:space="preserve">Figure </w:t>
      </w:r>
      <w:r w:rsidR="002F6034">
        <w:fldChar w:fldCharType="begin"/>
      </w:r>
      <w:r w:rsidR="002F6034">
        <w:instrText xml:space="preserve"> SEQ Figure \* ARABIC </w:instrText>
      </w:r>
      <w:r w:rsidR="002F6034">
        <w:fldChar w:fldCharType="separate"/>
      </w:r>
      <w:r w:rsidR="006638FF">
        <w:rPr>
          <w:noProof/>
        </w:rPr>
        <w:t>2</w:t>
      </w:r>
      <w:r w:rsidR="002F6034">
        <w:rPr>
          <w:noProof/>
        </w:rPr>
        <w:fldChar w:fldCharType="end"/>
      </w:r>
      <w:r>
        <w:t>:An example of TDD slot format with DL only</w:t>
      </w:r>
    </w:p>
    <w:p w14:paraId="673BDA8E" w14:textId="107E1738" w:rsidR="00420911" w:rsidRDefault="00420911" w:rsidP="008A5AB1">
      <w:proofErr w:type="gramStart"/>
      <w:r>
        <w:t>Similarly</w:t>
      </w:r>
      <w:proofErr w:type="gramEnd"/>
      <w:r>
        <w:t xml:space="preserve"> UL only slot is also allowed as shown in Figure 3.</w:t>
      </w:r>
    </w:p>
    <w:p w14:paraId="5D7EA665" w14:textId="5C616655" w:rsidR="00420911" w:rsidRDefault="003061C1" w:rsidP="00420911">
      <w:pPr>
        <w:keepNext/>
        <w:jc w:val="center"/>
      </w:pPr>
      <w:r>
        <w:object w:dxaOrig="10164" w:dyaOrig="1666" w14:anchorId="1A4829F7">
          <v:shape id="_x0000_i1029" type="#_x0000_t75" style="width:498.75pt;height:81.75pt" o:ole="">
            <v:imagedata r:id="rId18" o:title=""/>
          </v:shape>
          <o:OLEObject Type="Embed" ProgID="Visio.Drawing.11" ShapeID="_x0000_i1029" DrawAspect="Content" ObjectID="_1559582309" r:id="rId19"/>
        </w:object>
      </w:r>
    </w:p>
    <w:p w14:paraId="2B615508" w14:textId="38150BB5" w:rsidR="00420911" w:rsidRDefault="00420911" w:rsidP="00420911">
      <w:pPr>
        <w:pStyle w:val="Caption"/>
        <w:jc w:val="center"/>
      </w:pPr>
      <w:r>
        <w:t xml:space="preserve">Figure </w:t>
      </w:r>
      <w:r w:rsidR="002F6034">
        <w:fldChar w:fldCharType="begin"/>
      </w:r>
      <w:r w:rsidR="002F6034">
        <w:instrText xml:space="preserve"> SEQ Figure \* ARABIC </w:instrText>
      </w:r>
      <w:r w:rsidR="002F6034">
        <w:fldChar w:fldCharType="separate"/>
      </w:r>
      <w:r>
        <w:rPr>
          <w:noProof/>
        </w:rPr>
        <w:t>3</w:t>
      </w:r>
      <w:r w:rsidR="002F6034">
        <w:rPr>
          <w:noProof/>
        </w:rPr>
        <w:fldChar w:fldCharType="end"/>
      </w:r>
      <w:r>
        <w:t>:An example of TDD slot format with UL only</w:t>
      </w:r>
    </w:p>
    <w:p w14:paraId="7F5F8DEE" w14:textId="39FC693B" w:rsidR="006A29BF" w:rsidRDefault="006A29BF" w:rsidP="008A5AB1">
      <w:r>
        <w:t xml:space="preserve">If there is no DL/UL data scheduled in the data region, it can be ‘empty’ in the data region as shown in Figure </w:t>
      </w:r>
      <w:r w:rsidR="00420911">
        <w:t>4</w:t>
      </w:r>
      <w:r>
        <w:t>.</w:t>
      </w:r>
    </w:p>
    <w:p w14:paraId="3378C3C5" w14:textId="77777777" w:rsidR="006A29BF" w:rsidRDefault="006A29BF" w:rsidP="006A29BF">
      <w:pPr>
        <w:keepNext/>
        <w:jc w:val="center"/>
      </w:pPr>
      <w:r>
        <w:object w:dxaOrig="5124" w:dyaOrig="804" w14:anchorId="570129B9">
          <v:shape id="_x0000_i1030" type="#_x0000_t75" style="width:255.75pt;height:39.75pt" o:ole="">
            <v:imagedata r:id="rId20" o:title=""/>
          </v:shape>
          <o:OLEObject Type="Embed" ProgID="Visio.Drawing.11" ShapeID="_x0000_i1030" DrawAspect="Content" ObjectID="_1559582310" r:id="rId21"/>
        </w:object>
      </w:r>
    </w:p>
    <w:p w14:paraId="09EE71D0" w14:textId="0A8DCEA1" w:rsidR="006A29BF" w:rsidRDefault="006A29BF" w:rsidP="006A29BF">
      <w:pPr>
        <w:pStyle w:val="Caption"/>
        <w:jc w:val="center"/>
      </w:pPr>
      <w:r>
        <w:t xml:space="preserve">Figure </w:t>
      </w:r>
      <w:r w:rsidR="002F6034">
        <w:fldChar w:fldCharType="begin"/>
      </w:r>
      <w:r w:rsidR="002F6034">
        <w:instrText xml:space="preserve"> SEQ Figure \* ARABIC </w:instrText>
      </w:r>
      <w:r w:rsidR="002F6034">
        <w:fldChar w:fldCharType="separate"/>
      </w:r>
      <w:r w:rsidR="00420911">
        <w:rPr>
          <w:noProof/>
        </w:rPr>
        <w:t>4</w:t>
      </w:r>
      <w:r w:rsidR="002F6034">
        <w:rPr>
          <w:noProof/>
        </w:rPr>
        <w:fldChar w:fldCharType="end"/>
      </w:r>
      <w:r>
        <w:t xml:space="preserve">: An example of </w:t>
      </w:r>
      <w:r w:rsidR="005C537D">
        <w:t>TDD slot format with empty data region</w:t>
      </w:r>
    </w:p>
    <w:p w14:paraId="70698F97" w14:textId="2D91FF15" w:rsidR="007012DC" w:rsidRDefault="007012DC" w:rsidP="00021FE3">
      <w:proofErr w:type="gramStart"/>
      <w:r>
        <w:t>Similarly</w:t>
      </w:r>
      <w:proofErr w:type="gramEnd"/>
      <w:r>
        <w:t xml:space="preserve"> DL control region </w:t>
      </w:r>
      <w:r w:rsidR="00E268C5">
        <w:t>and/</w:t>
      </w:r>
      <w:r>
        <w:t>or UL control region can also be empty.</w:t>
      </w:r>
    </w:p>
    <w:p w14:paraId="51F32E68" w14:textId="03EB62DF" w:rsidR="00021FE3" w:rsidRDefault="00A32A44" w:rsidP="00021FE3">
      <w:r>
        <w:t xml:space="preserve">It is important to have </w:t>
      </w:r>
      <w:r w:rsidR="00F27776">
        <w:t>GC</w:t>
      </w:r>
      <w:r>
        <w:t xml:space="preserve"> PDCCH design against future compatibility including NR operation </w:t>
      </w:r>
      <w:r w:rsidR="006A4F1A">
        <w:t>(e.g.,</w:t>
      </w:r>
      <w:r>
        <w:t xml:space="preserve"> unlicensed spectrum</w:t>
      </w:r>
      <w:r w:rsidR="006A4F1A">
        <w:t>)</w:t>
      </w:r>
      <w:r>
        <w:t xml:space="preserve">. In order to be future-proof, </w:t>
      </w:r>
      <w:r w:rsidR="009573C8">
        <w:t>we should have the way to reserve the slot for other applications</w:t>
      </w:r>
      <w:r w:rsidR="006F7A6B">
        <w:t xml:space="preserve"> to share the spectrum</w:t>
      </w:r>
      <w:r w:rsidR="009573C8">
        <w:t xml:space="preserve">, i.e., to have forced blanking of the slot (independent of DL or UL). </w:t>
      </w:r>
      <w:r w:rsidR="00E268C5">
        <w:t xml:space="preserve">‘Unknown’ field is expected to fulfil this purpose. </w:t>
      </w:r>
      <w:r w:rsidR="009573C8">
        <w:t xml:space="preserve">Blanking resolution can be data region only or including DL control region (except </w:t>
      </w:r>
      <w:r w:rsidR="00E268C5">
        <w:t>the</w:t>
      </w:r>
      <w:r w:rsidR="009573C8">
        <w:t xml:space="preserve"> </w:t>
      </w:r>
      <w:r w:rsidR="00F27776">
        <w:t>GC</w:t>
      </w:r>
      <w:r w:rsidR="009573C8">
        <w:t xml:space="preserve"> PDCCH</w:t>
      </w:r>
      <w:r w:rsidR="00E268C5">
        <w:t xml:space="preserve"> if present in the same slot</w:t>
      </w:r>
      <w:r w:rsidR="009573C8">
        <w:t>) and UL control region.</w:t>
      </w:r>
      <w:r w:rsidR="006F7A6B">
        <w:t xml:space="preserve"> Blanking means pre-configured periodic DL/UL signaling should be </w:t>
      </w:r>
      <w:proofErr w:type="spellStart"/>
      <w:r w:rsidR="006F7A6B">
        <w:t>DTXed</w:t>
      </w:r>
      <w:proofErr w:type="spellEnd"/>
      <w:r w:rsidR="006F7A6B">
        <w:t>. Periodic signaling can include CSI-RS, SS block, SPS, SRS, CSI</w:t>
      </w:r>
      <w:r w:rsidR="00E268C5">
        <w:t>, TRS</w:t>
      </w:r>
      <w:r w:rsidR="006F7A6B">
        <w:t xml:space="preserve"> and etc.</w:t>
      </w:r>
    </w:p>
    <w:p w14:paraId="7DA4252F" w14:textId="0CF9BBD5" w:rsidR="009573C8" w:rsidRDefault="00E268C5" w:rsidP="009573C8">
      <w:pPr>
        <w:keepNext/>
        <w:jc w:val="center"/>
      </w:pPr>
      <w:r>
        <w:object w:dxaOrig="5469" w:dyaOrig="4834" w14:anchorId="07EAE477">
          <v:shape id="_x0000_i1031" type="#_x0000_t75" style="width:273pt;height:243pt" o:ole="">
            <v:imagedata r:id="rId22" o:title=""/>
          </v:shape>
          <o:OLEObject Type="Embed" ProgID="Visio.Drawing.11" ShapeID="_x0000_i1031" DrawAspect="Content" ObjectID="_1559582311" r:id="rId23"/>
        </w:object>
      </w:r>
    </w:p>
    <w:p w14:paraId="237B1539" w14:textId="3D4B84B3" w:rsidR="009573C8" w:rsidRDefault="009573C8" w:rsidP="009573C8">
      <w:pPr>
        <w:pStyle w:val="Caption"/>
        <w:jc w:val="center"/>
      </w:pPr>
      <w:r>
        <w:t xml:space="preserve">Figure </w:t>
      </w:r>
      <w:r w:rsidR="002F6034">
        <w:fldChar w:fldCharType="begin"/>
      </w:r>
      <w:r w:rsidR="002F6034">
        <w:instrText xml:space="preserve"> SEQ Figure \* ARABIC </w:instrText>
      </w:r>
      <w:r w:rsidR="002F6034">
        <w:fldChar w:fldCharType="separate"/>
      </w:r>
      <w:r w:rsidR="00420911">
        <w:rPr>
          <w:noProof/>
        </w:rPr>
        <w:t>5</w:t>
      </w:r>
      <w:r w:rsidR="002F6034">
        <w:rPr>
          <w:noProof/>
        </w:rPr>
        <w:fldChar w:fldCharType="end"/>
      </w:r>
      <w:r>
        <w:t xml:space="preserve">: An example of </w:t>
      </w:r>
      <w:r w:rsidR="006F7A6B">
        <w:t>reserved slot format (TDD)</w:t>
      </w:r>
    </w:p>
    <w:p w14:paraId="1B8062EA" w14:textId="56CEC569" w:rsidR="006F7A6B" w:rsidRDefault="00387868" w:rsidP="006F7A6B">
      <w:r>
        <w:t>In summary, the slot format</w:t>
      </w:r>
      <w:r w:rsidR="00E268C5">
        <w:t xml:space="preserve">s </w:t>
      </w:r>
      <w:r w:rsidR="00A71F3C">
        <w:t>discussed</w:t>
      </w:r>
      <w:r w:rsidR="00E268C5">
        <w:t xml:space="preserve"> above should be indicated by the SFI</w:t>
      </w:r>
      <w:r>
        <w:t>.</w:t>
      </w:r>
      <w:r w:rsidR="00E268C5">
        <w:t xml:space="preserve"> It is quite clear that there are symbols without any transmission (including the gap</w:t>
      </w:r>
      <w:r w:rsidR="00A128DE">
        <w:t xml:space="preserve"> symbol</w:t>
      </w:r>
      <w:r w:rsidR="00E268C5">
        <w:t xml:space="preserve"> between DL and UL transition)</w:t>
      </w:r>
      <w:r w:rsidR="00A128DE">
        <w:t xml:space="preserve"> and these symbols are different from the symbols indicated by ‘unknown’ since it is known to be ‘empty’ from this cell perspective</w:t>
      </w:r>
      <w:r w:rsidR="00E268C5">
        <w:t>.</w:t>
      </w:r>
      <w:r w:rsidR="00A128DE">
        <w:t xml:space="preserve"> Therefore, it is proposed to add ‘empty’ as one of ‘other’.</w:t>
      </w:r>
    </w:p>
    <w:p w14:paraId="1E11A6D7" w14:textId="00651ACC" w:rsidR="00A128DE" w:rsidRDefault="00A128DE" w:rsidP="00A128DE">
      <w:r w:rsidRPr="00F27776">
        <w:rPr>
          <w:b/>
          <w:u w:val="single"/>
        </w:rPr>
        <w:t xml:space="preserve">Proposal </w:t>
      </w:r>
      <w:r>
        <w:rPr>
          <w:b/>
          <w:u w:val="single"/>
        </w:rPr>
        <w:t>1</w:t>
      </w:r>
      <w:proofErr w:type="gramStart"/>
      <w:r w:rsidRPr="00F27776">
        <w:rPr>
          <w:b/>
          <w:u w:val="single"/>
        </w:rPr>
        <w:t>:</w:t>
      </w:r>
      <w:r>
        <w:t>.In</w:t>
      </w:r>
      <w:proofErr w:type="gramEnd"/>
      <w:r>
        <w:t xml:space="preserve"> addition to already agreed ‘unknown’, introduce ‘empty’ as one of ‘other’ for ‘slot format related information’.</w:t>
      </w:r>
    </w:p>
    <w:p w14:paraId="525637F0" w14:textId="77777777" w:rsidR="00A128DE" w:rsidRPr="002C4D2D" w:rsidRDefault="00A128DE" w:rsidP="00A128DE">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50ACC3EF" w14:textId="77777777" w:rsidR="00A128DE" w:rsidRPr="002C4D2D" w:rsidRDefault="00A128DE" w:rsidP="00A128DE">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0EE5882F" w14:textId="77777777" w:rsidR="00A128DE" w:rsidRPr="002C4D2D" w:rsidRDefault="00A128DE" w:rsidP="00A128DE">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16A63D2E" w14:textId="77777777" w:rsidR="00A128DE" w:rsidRPr="002C4D2D" w:rsidRDefault="00A128DE" w:rsidP="00A128DE">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0285D9D8" w14:textId="754D4B77" w:rsidR="00A128DE" w:rsidRPr="002C4D2D" w:rsidRDefault="00A128DE" w:rsidP="00A128DE">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‘Empty’</w:t>
      </w:r>
    </w:p>
    <w:p w14:paraId="6402D58F" w14:textId="77777777" w:rsidR="00A128DE" w:rsidRPr="002C4D2D" w:rsidRDefault="00A128DE" w:rsidP="00A128DE">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5BC7C197" w14:textId="77777777" w:rsidR="00A128DE" w:rsidRDefault="00A128DE" w:rsidP="00A128DE">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2BB253AC" w14:textId="18FC2E79" w:rsidR="00156F41" w:rsidRPr="00156F41" w:rsidRDefault="00156F41" w:rsidP="006F7A6B">
      <w:r>
        <w:t>If we support the full flexibility for all the possible combination of the slot formats, we need to indicate 4</w:t>
      </w:r>
      <w:r w:rsidR="00F64515">
        <w:t xml:space="preserve"> (‘</w:t>
      </w:r>
      <w:proofErr w:type="spellStart"/>
      <w:r w:rsidR="00F64515">
        <w:t>DL’,’UL’,’unknown’,’empty</w:t>
      </w:r>
      <w:proofErr w:type="spellEnd"/>
      <w:proofErr w:type="gramStart"/>
      <w:r w:rsidR="00F64515">
        <w:t>’)</w:t>
      </w:r>
      <w:r>
        <w:t>^</w:t>
      </w:r>
      <w:proofErr w:type="gramEnd"/>
      <w:r>
        <w:t xml:space="preserve">14 </w:t>
      </w:r>
      <w:r w:rsidR="000F4BF9">
        <w:t xml:space="preserve">(symbols) </w:t>
      </w:r>
      <w:r>
        <w:t>= 2684</w:t>
      </w:r>
      <w:r w:rsidR="00F64515">
        <w:t>35456 combinations, which requires 28 bits. On the other hand, not all the combinations may be valid or needed.</w:t>
      </w:r>
    </w:p>
    <w:p w14:paraId="25503B3F" w14:textId="427CC278" w:rsidR="00F27776" w:rsidRDefault="00F27776" w:rsidP="006F7A6B">
      <w:r w:rsidRPr="00F27776">
        <w:rPr>
          <w:b/>
          <w:u w:val="single"/>
        </w:rPr>
        <w:t xml:space="preserve">Proposal </w:t>
      </w:r>
      <w:r w:rsidR="00A128DE">
        <w:rPr>
          <w:b/>
          <w:u w:val="single"/>
        </w:rPr>
        <w:t>2</w:t>
      </w:r>
      <w:r w:rsidRPr="00F27776">
        <w:rPr>
          <w:b/>
          <w:u w:val="single"/>
        </w:rPr>
        <w:t>:</w:t>
      </w:r>
      <w:r>
        <w:t xml:space="preserve"> </w:t>
      </w:r>
      <w:r w:rsidR="00A128DE">
        <w:t xml:space="preserve">‘slot format related information’ </w:t>
      </w:r>
      <w:r w:rsidR="00961BF1">
        <w:t xml:space="preserve">consider </w:t>
      </w:r>
      <w:r w:rsidR="00A128DE">
        <w:t>indicating t</w:t>
      </w:r>
      <w:r>
        <w:t>he following slot format</w:t>
      </w:r>
      <w:r w:rsidR="00A128DE">
        <w:t>s</w:t>
      </w:r>
      <w:r w:rsidR="005F2090">
        <w:t xml:space="preserve"> for TDD</w:t>
      </w:r>
      <w:r w:rsidR="00B43996">
        <w:rPr>
          <w:rStyle w:val="FootnoteReference"/>
        </w:rPr>
        <w:footnoteReference w:id="2"/>
      </w:r>
      <w:r w:rsidR="00F64515">
        <w:t xml:space="preserve"> (additional slot formats may be added)</w:t>
      </w:r>
      <w:r w:rsidR="00A128DE">
        <w:t>.</w:t>
      </w:r>
      <w:r w:rsidR="005F2090">
        <w:t xml:space="preserve"> ‘slot format related information’ for FDD is FFS.</w:t>
      </w:r>
    </w:p>
    <w:p w14:paraId="04D5C22E" w14:textId="6236B82C" w:rsidR="00387868" w:rsidRDefault="00A128DE" w:rsidP="00A128DE">
      <w:pPr>
        <w:pStyle w:val="ListParagraph"/>
        <w:numPr>
          <w:ilvl w:val="0"/>
          <w:numId w:val="11"/>
        </w:numPr>
      </w:pPr>
      <w:r>
        <w:t>DL centric slot</w:t>
      </w:r>
    </w:p>
    <w:p w14:paraId="684459DB" w14:textId="2617D9EA" w:rsidR="00A128DE" w:rsidRDefault="00A128DE" w:rsidP="00A128DE">
      <w:pPr>
        <w:pStyle w:val="ListParagraph"/>
        <w:numPr>
          <w:ilvl w:val="1"/>
          <w:numId w:val="11"/>
        </w:numPr>
      </w:pPr>
      <w:r>
        <w:t>12 ‘DL’ symbols + 1 ‘empty’ symbol + 1 ‘UL’ symbol</w:t>
      </w:r>
    </w:p>
    <w:p w14:paraId="26250D60" w14:textId="505009CA" w:rsidR="00E07F71" w:rsidRDefault="00A128DE" w:rsidP="00656D77">
      <w:pPr>
        <w:pStyle w:val="ListParagraph"/>
        <w:numPr>
          <w:ilvl w:val="1"/>
          <w:numId w:val="11"/>
        </w:numPr>
      </w:pPr>
      <w:r>
        <w:t>11 ‘DL’ symbols + 1 ‘empty’ symbol + 2 ‘UL symbols</w:t>
      </w:r>
    </w:p>
    <w:p w14:paraId="4925B55A" w14:textId="6A7A2F99" w:rsidR="00961BF1" w:rsidRDefault="00961BF1" w:rsidP="00961BF1">
      <w:pPr>
        <w:pStyle w:val="ListParagraph"/>
        <w:numPr>
          <w:ilvl w:val="1"/>
          <w:numId w:val="11"/>
        </w:numPr>
      </w:pPr>
      <w:r>
        <w:t>11 ‘DL’ symbols + 2 ‘empty’ symbol + 1 ‘UL’ symbol</w:t>
      </w:r>
    </w:p>
    <w:p w14:paraId="46AB1151" w14:textId="5BF5250F" w:rsidR="00961BF1" w:rsidRDefault="00961BF1" w:rsidP="00961BF1">
      <w:pPr>
        <w:pStyle w:val="ListParagraph"/>
        <w:numPr>
          <w:ilvl w:val="1"/>
          <w:numId w:val="11"/>
        </w:numPr>
      </w:pPr>
      <w:r>
        <w:t>10 ‘DL’ symbols + 2 ‘empty’ symbol + 2 ‘UL symbols</w:t>
      </w:r>
    </w:p>
    <w:p w14:paraId="2D63AEAF" w14:textId="3786DBE8" w:rsidR="00961BF1" w:rsidRDefault="00961BF1" w:rsidP="00961BF1">
      <w:pPr>
        <w:pStyle w:val="ListParagraph"/>
        <w:numPr>
          <w:ilvl w:val="1"/>
          <w:numId w:val="11"/>
        </w:numPr>
      </w:pPr>
      <w:r>
        <w:t>10 ‘DL’ symbols + 3 ‘empty’ symbol + 1 ‘UL’ symbol</w:t>
      </w:r>
    </w:p>
    <w:p w14:paraId="6431358E" w14:textId="3CB49D9D" w:rsidR="00961BF1" w:rsidRDefault="00961BF1" w:rsidP="00961BF1">
      <w:pPr>
        <w:pStyle w:val="ListParagraph"/>
        <w:numPr>
          <w:ilvl w:val="1"/>
          <w:numId w:val="11"/>
        </w:numPr>
      </w:pPr>
      <w:r>
        <w:t>9 ‘DL’ symbols + 3 ‘empty’ symbol + 2 ‘UL symbols</w:t>
      </w:r>
    </w:p>
    <w:p w14:paraId="60D9075C" w14:textId="5458F0A7" w:rsidR="00387868" w:rsidRDefault="00387868" w:rsidP="00A128DE">
      <w:pPr>
        <w:pStyle w:val="ListParagraph"/>
        <w:numPr>
          <w:ilvl w:val="0"/>
          <w:numId w:val="11"/>
        </w:numPr>
      </w:pPr>
      <w:r>
        <w:t>UL centric slot</w:t>
      </w:r>
    </w:p>
    <w:p w14:paraId="5A35FD20" w14:textId="2ED4B6E3" w:rsidR="00A128DE" w:rsidRDefault="00A128DE" w:rsidP="00A128DE">
      <w:pPr>
        <w:pStyle w:val="ListParagraph"/>
        <w:numPr>
          <w:ilvl w:val="1"/>
          <w:numId w:val="11"/>
        </w:numPr>
      </w:pPr>
      <w:r>
        <w:t>2 ‘DL’ symbols + 1 ‘empty’ symbol + 1</w:t>
      </w:r>
      <w:r w:rsidR="00420911">
        <w:t>1</w:t>
      </w:r>
      <w:r>
        <w:t xml:space="preserve"> ‘UL’ symbol</w:t>
      </w:r>
      <w:r w:rsidR="00420911">
        <w:t>s</w:t>
      </w:r>
    </w:p>
    <w:p w14:paraId="73151A3F" w14:textId="4DAE20F1" w:rsidR="00A128DE" w:rsidRDefault="00420911" w:rsidP="00656D77">
      <w:pPr>
        <w:pStyle w:val="ListParagraph"/>
        <w:numPr>
          <w:ilvl w:val="1"/>
          <w:numId w:val="11"/>
        </w:numPr>
      </w:pPr>
      <w:r>
        <w:t>3</w:t>
      </w:r>
      <w:r w:rsidR="00A128DE">
        <w:t xml:space="preserve"> ‘DL’ symbols + 1 ‘empty’ symbol + </w:t>
      </w:r>
      <w:r>
        <w:t>10</w:t>
      </w:r>
      <w:r w:rsidR="00A128DE">
        <w:t xml:space="preserve"> ‘UL symbols</w:t>
      </w:r>
    </w:p>
    <w:p w14:paraId="19186FAF" w14:textId="2B596E37" w:rsidR="00961BF1" w:rsidRDefault="00961BF1" w:rsidP="00961BF1">
      <w:pPr>
        <w:pStyle w:val="ListParagraph"/>
        <w:numPr>
          <w:ilvl w:val="1"/>
          <w:numId w:val="11"/>
        </w:numPr>
      </w:pPr>
      <w:r>
        <w:lastRenderedPageBreak/>
        <w:t>2 ‘DL’ symbols + 2 ‘empty’ symbol + 10 ‘UL’ symbols</w:t>
      </w:r>
    </w:p>
    <w:p w14:paraId="59813E8D" w14:textId="712597CF" w:rsidR="00961BF1" w:rsidRDefault="00961BF1" w:rsidP="00961BF1">
      <w:pPr>
        <w:pStyle w:val="ListParagraph"/>
        <w:numPr>
          <w:ilvl w:val="1"/>
          <w:numId w:val="11"/>
        </w:numPr>
      </w:pPr>
      <w:r>
        <w:t>3 ‘DL’ symbols + 2 ‘empty’ symbol + 9 ‘UL symbols</w:t>
      </w:r>
    </w:p>
    <w:p w14:paraId="3366F1D3" w14:textId="616A0C4A" w:rsidR="00961BF1" w:rsidRDefault="00961BF1" w:rsidP="00961BF1">
      <w:pPr>
        <w:pStyle w:val="ListParagraph"/>
        <w:numPr>
          <w:ilvl w:val="1"/>
          <w:numId w:val="11"/>
        </w:numPr>
      </w:pPr>
      <w:r>
        <w:t>2 ‘DL’ symbols + 3 ‘empty’ symbol + 9 ‘UL’ symbols</w:t>
      </w:r>
    </w:p>
    <w:p w14:paraId="0F58057F" w14:textId="0DC849BF" w:rsidR="00961BF1" w:rsidRDefault="00961BF1" w:rsidP="00961BF1">
      <w:pPr>
        <w:pStyle w:val="ListParagraph"/>
        <w:numPr>
          <w:ilvl w:val="1"/>
          <w:numId w:val="11"/>
        </w:numPr>
      </w:pPr>
      <w:r>
        <w:t>3 ‘DL’ symbols + 3 ‘empty’ symbol + 8 ‘UL symbols</w:t>
      </w:r>
    </w:p>
    <w:p w14:paraId="64FFEC96" w14:textId="6123569B" w:rsidR="00387868" w:rsidRDefault="00420911" w:rsidP="00A128DE">
      <w:pPr>
        <w:pStyle w:val="ListParagraph"/>
        <w:numPr>
          <w:ilvl w:val="0"/>
          <w:numId w:val="11"/>
        </w:numPr>
      </w:pPr>
      <w:r>
        <w:t>DL only slot</w:t>
      </w:r>
    </w:p>
    <w:p w14:paraId="15026876" w14:textId="4583B629" w:rsidR="00420911" w:rsidRDefault="00420911" w:rsidP="00656D77">
      <w:pPr>
        <w:pStyle w:val="ListParagraph"/>
        <w:numPr>
          <w:ilvl w:val="1"/>
          <w:numId w:val="11"/>
        </w:numPr>
      </w:pPr>
      <w:r>
        <w:t>14 ‘DL’ symbols</w:t>
      </w:r>
    </w:p>
    <w:p w14:paraId="21631DCB" w14:textId="79803730" w:rsidR="00420911" w:rsidRDefault="00420911" w:rsidP="00420911">
      <w:pPr>
        <w:pStyle w:val="ListParagraph"/>
        <w:numPr>
          <w:ilvl w:val="0"/>
          <w:numId w:val="11"/>
        </w:numPr>
      </w:pPr>
      <w:r>
        <w:t>UL only slot</w:t>
      </w:r>
    </w:p>
    <w:p w14:paraId="727ABBA0" w14:textId="7E6A4F1B" w:rsidR="00420911" w:rsidRDefault="00420911" w:rsidP="00420911">
      <w:pPr>
        <w:pStyle w:val="ListParagraph"/>
        <w:numPr>
          <w:ilvl w:val="1"/>
          <w:numId w:val="11"/>
        </w:numPr>
      </w:pPr>
      <w:r>
        <w:t>14 ‘UL’ symbols</w:t>
      </w:r>
    </w:p>
    <w:p w14:paraId="46F59055" w14:textId="29CD3D9E" w:rsidR="00F27776" w:rsidRDefault="00156F41" w:rsidP="00A128DE">
      <w:pPr>
        <w:pStyle w:val="ListParagraph"/>
        <w:numPr>
          <w:ilvl w:val="0"/>
          <w:numId w:val="11"/>
        </w:numPr>
      </w:pPr>
      <w:r>
        <w:t xml:space="preserve">Slots </w:t>
      </w:r>
      <w:r w:rsidR="00E91FBB">
        <w:t>for ‘empty’</w:t>
      </w:r>
    </w:p>
    <w:p w14:paraId="2ABBCD1B" w14:textId="058B7765" w:rsidR="003B2C5B" w:rsidRDefault="005A11C8" w:rsidP="003B2C5B">
      <w:pPr>
        <w:pStyle w:val="ListParagraph"/>
        <w:numPr>
          <w:ilvl w:val="1"/>
          <w:numId w:val="11"/>
        </w:numPr>
      </w:pPr>
      <w:r>
        <w:t>14 ‘empty’ symbols</w:t>
      </w:r>
    </w:p>
    <w:p w14:paraId="526FFF1C" w14:textId="76BF4909" w:rsidR="00E91FBB" w:rsidRDefault="00E91FBB" w:rsidP="00EA696B">
      <w:pPr>
        <w:pStyle w:val="ListParagraph"/>
        <w:numPr>
          <w:ilvl w:val="2"/>
          <w:numId w:val="11"/>
        </w:numPr>
      </w:pPr>
      <w:r>
        <w:t>There can be many other combinations with ‘empty’ symbols when DL/UL control and/or data region are not in use. For simplicity, they can be absorbed into DL/UL centric or DL/UL only slot.</w:t>
      </w:r>
    </w:p>
    <w:p w14:paraId="4E3CFB37" w14:textId="7098A6ED" w:rsidR="00F27776" w:rsidRDefault="00496723" w:rsidP="00A128DE">
      <w:pPr>
        <w:pStyle w:val="ListParagraph"/>
        <w:numPr>
          <w:ilvl w:val="0"/>
          <w:numId w:val="11"/>
        </w:numPr>
      </w:pPr>
      <w:r>
        <w:t>Unknown</w:t>
      </w:r>
    </w:p>
    <w:p w14:paraId="5941FB1C" w14:textId="059896F0" w:rsidR="00F27776" w:rsidRDefault="00F27776" w:rsidP="00A128DE">
      <w:pPr>
        <w:pStyle w:val="ListParagraph"/>
        <w:numPr>
          <w:ilvl w:val="1"/>
          <w:numId w:val="11"/>
        </w:numPr>
      </w:pPr>
      <w:r>
        <w:t>Data region only</w:t>
      </w:r>
    </w:p>
    <w:p w14:paraId="49E31A20" w14:textId="38130157" w:rsidR="00496723" w:rsidRDefault="00496723" w:rsidP="00496723">
      <w:pPr>
        <w:pStyle w:val="ListParagraph"/>
        <w:numPr>
          <w:ilvl w:val="2"/>
          <w:numId w:val="11"/>
        </w:numPr>
      </w:pPr>
      <w:r>
        <w:t>2 ‘DL’ symbols + 10 ‘unknown + 1 ‘empty’ + 1 ‘UL’ symbol</w:t>
      </w:r>
    </w:p>
    <w:p w14:paraId="6C77646D" w14:textId="4CD981EB" w:rsidR="00496723" w:rsidRDefault="00496723" w:rsidP="00496723">
      <w:pPr>
        <w:pStyle w:val="ListParagraph"/>
        <w:numPr>
          <w:ilvl w:val="2"/>
          <w:numId w:val="11"/>
        </w:numPr>
      </w:pPr>
      <w:r>
        <w:t>3 ‘DL’ symbols + 9 ‘unknown + 1 ‘empty’ + 1 ‘UL’ symbol</w:t>
      </w:r>
    </w:p>
    <w:p w14:paraId="5053F1B9" w14:textId="169A9D67" w:rsidR="00496723" w:rsidRDefault="00496723" w:rsidP="00496723">
      <w:pPr>
        <w:pStyle w:val="ListParagraph"/>
        <w:numPr>
          <w:ilvl w:val="2"/>
          <w:numId w:val="11"/>
        </w:numPr>
      </w:pPr>
      <w:r>
        <w:t>2 ‘DL’ symbols + 9 ‘unknown + 1 ‘empty’ + 2 ‘UL’ symbols</w:t>
      </w:r>
    </w:p>
    <w:p w14:paraId="3F6D3939" w14:textId="417BE7D7" w:rsidR="00496723" w:rsidRDefault="00496723" w:rsidP="00496723">
      <w:pPr>
        <w:pStyle w:val="ListParagraph"/>
        <w:numPr>
          <w:ilvl w:val="2"/>
          <w:numId w:val="11"/>
        </w:numPr>
      </w:pPr>
      <w:r>
        <w:t>3 ‘DL’ symbols + 8 ‘unknown + 1 ‘empty’ + 2 ‘UL’ symbols</w:t>
      </w:r>
    </w:p>
    <w:p w14:paraId="6CE6BFA2" w14:textId="4FDFC667" w:rsidR="0040659D" w:rsidRDefault="0040659D" w:rsidP="0040659D">
      <w:pPr>
        <w:pStyle w:val="ListParagraph"/>
        <w:numPr>
          <w:ilvl w:val="2"/>
          <w:numId w:val="11"/>
        </w:numPr>
      </w:pPr>
      <w:r>
        <w:t xml:space="preserve">2 ‘DL’ symbols + </w:t>
      </w:r>
      <w:r w:rsidR="000D7E5F">
        <w:t>9</w:t>
      </w:r>
      <w:r>
        <w:t xml:space="preserve"> ‘unknown + </w:t>
      </w:r>
      <w:r w:rsidR="000D7E5F">
        <w:t>2</w:t>
      </w:r>
      <w:r>
        <w:t xml:space="preserve"> ‘empty’ + 1 ‘UL’ symbol</w:t>
      </w:r>
    </w:p>
    <w:p w14:paraId="6B529E23" w14:textId="2827AEC1" w:rsidR="0040659D" w:rsidRDefault="0040659D" w:rsidP="0040659D">
      <w:pPr>
        <w:pStyle w:val="ListParagraph"/>
        <w:numPr>
          <w:ilvl w:val="2"/>
          <w:numId w:val="11"/>
        </w:numPr>
      </w:pPr>
      <w:r>
        <w:t xml:space="preserve">3 ‘DL’ symbols + </w:t>
      </w:r>
      <w:r w:rsidR="000D7E5F">
        <w:t>8</w:t>
      </w:r>
      <w:r>
        <w:t xml:space="preserve"> ‘unknown + </w:t>
      </w:r>
      <w:r w:rsidR="000D7E5F">
        <w:t>2</w:t>
      </w:r>
      <w:r>
        <w:t xml:space="preserve"> ‘empty’ + 1 ‘UL’ symbol</w:t>
      </w:r>
    </w:p>
    <w:p w14:paraId="5B89A152" w14:textId="30AB7FAF" w:rsidR="0040659D" w:rsidRDefault="0040659D" w:rsidP="0040659D">
      <w:pPr>
        <w:pStyle w:val="ListParagraph"/>
        <w:numPr>
          <w:ilvl w:val="2"/>
          <w:numId w:val="11"/>
        </w:numPr>
      </w:pPr>
      <w:r>
        <w:t xml:space="preserve">2 ‘DL’ symbols + </w:t>
      </w:r>
      <w:r w:rsidR="000D7E5F">
        <w:t>8</w:t>
      </w:r>
      <w:r>
        <w:t xml:space="preserve"> ‘unknown + </w:t>
      </w:r>
      <w:r w:rsidR="000D7E5F">
        <w:t>2</w:t>
      </w:r>
      <w:r>
        <w:t xml:space="preserve"> ‘empty’ + 2 ‘UL’ symbols</w:t>
      </w:r>
    </w:p>
    <w:p w14:paraId="49FEA353" w14:textId="40A9C71D" w:rsidR="0040659D" w:rsidRDefault="0040659D" w:rsidP="0040659D">
      <w:pPr>
        <w:pStyle w:val="ListParagraph"/>
        <w:numPr>
          <w:ilvl w:val="2"/>
          <w:numId w:val="11"/>
        </w:numPr>
      </w:pPr>
      <w:r>
        <w:t xml:space="preserve">3 ‘DL’ symbols + </w:t>
      </w:r>
      <w:r w:rsidR="000D7E5F">
        <w:t>7</w:t>
      </w:r>
      <w:r>
        <w:t xml:space="preserve"> ‘unknown + </w:t>
      </w:r>
      <w:r w:rsidR="000D7E5F">
        <w:t>2</w:t>
      </w:r>
      <w:r>
        <w:t xml:space="preserve"> ‘empty’ + 2 ‘UL’ symbols</w:t>
      </w:r>
    </w:p>
    <w:p w14:paraId="7379F0B5" w14:textId="7154183A" w:rsidR="0040659D" w:rsidRDefault="0040659D" w:rsidP="0040659D">
      <w:pPr>
        <w:pStyle w:val="ListParagraph"/>
        <w:numPr>
          <w:ilvl w:val="2"/>
          <w:numId w:val="11"/>
        </w:numPr>
      </w:pPr>
      <w:r>
        <w:t xml:space="preserve">2 ‘DL’ symbols + </w:t>
      </w:r>
      <w:r w:rsidR="000D7E5F">
        <w:t>8</w:t>
      </w:r>
      <w:r>
        <w:t xml:space="preserve"> ‘unknown + </w:t>
      </w:r>
      <w:r w:rsidR="000D7E5F">
        <w:t>3</w:t>
      </w:r>
      <w:r>
        <w:t xml:space="preserve"> ‘empty’ + 1 ‘UL’ symbol</w:t>
      </w:r>
    </w:p>
    <w:p w14:paraId="28143BBA" w14:textId="00A2DA28" w:rsidR="0040659D" w:rsidRDefault="0040659D" w:rsidP="0040659D">
      <w:pPr>
        <w:pStyle w:val="ListParagraph"/>
        <w:numPr>
          <w:ilvl w:val="2"/>
          <w:numId w:val="11"/>
        </w:numPr>
      </w:pPr>
      <w:r>
        <w:t xml:space="preserve">3 ‘DL’ symbols + </w:t>
      </w:r>
      <w:r w:rsidR="000D7E5F">
        <w:t>7</w:t>
      </w:r>
      <w:r>
        <w:t xml:space="preserve"> ‘unknown + </w:t>
      </w:r>
      <w:r w:rsidR="000D7E5F">
        <w:t>3</w:t>
      </w:r>
      <w:r>
        <w:t xml:space="preserve"> ‘empty’ + 1 ‘UL’ symbol</w:t>
      </w:r>
    </w:p>
    <w:p w14:paraId="2B441EAC" w14:textId="10651253" w:rsidR="0040659D" w:rsidRDefault="0040659D" w:rsidP="0040659D">
      <w:pPr>
        <w:pStyle w:val="ListParagraph"/>
        <w:numPr>
          <w:ilvl w:val="2"/>
          <w:numId w:val="11"/>
        </w:numPr>
      </w:pPr>
      <w:r>
        <w:t xml:space="preserve">2 ‘DL’ symbols + </w:t>
      </w:r>
      <w:r w:rsidR="000D7E5F">
        <w:t>7</w:t>
      </w:r>
      <w:r>
        <w:t xml:space="preserve"> ‘unknown + </w:t>
      </w:r>
      <w:r w:rsidR="000D7E5F">
        <w:t>3</w:t>
      </w:r>
      <w:r>
        <w:t xml:space="preserve"> ‘empty’ + 2 ‘UL’ symbols</w:t>
      </w:r>
    </w:p>
    <w:p w14:paraId="6F5966A0" w14:textId="1649DF20" w:rsidR="0040659D" w:rsidRDefault="0040659D" w:rsidP="0040659D">
      <w:pPr>
        <w:pStyle w:val="ListParagraph"/>
        <w:numPr>
          <w:ilvl w:val="2"/>
          <w:numId w:val="11"/>
        </w:numPr>
      </w:pPr>
      <w:r>
        <w:t xml:space="preserve">3 ‘DL’ symbols + </w:t>
      </w:r>
      <w:r w:rsidR="000D7E5F">
        <w:t>6</w:t>
      </w:r>
      <w:r>
        <w:t xml:space="preserve"> ‘unknown + </w:t>
      </w:r>
      <w:r w:rsidR="000D7E5F">
        <w:t>3</w:t>
      </w:r>
      <w:r>
        <w:t xml:space="preserve"> ‘empty’ + 2 ‘UL’ symbols</w:t>
      </w:r>
    </w:p>
    <w:p w14:paraId="31B995C5" w14:textId="721B0755" w:rsidR="00496723" w:rsidRDefault="00496723" w:rsidP="00496723">
      <w:pPr>
        <w:pStyle w:val="ListParagraph"/>
        <w:numPr>
          <w:ilvl w:val="2"/>
          <w:numId w:val="11"/>
        </w:numPr>
      </w:pPr>
      <w:r>
        <w:t>2 ‘DL’ symbols + 1 ‘empty’ + 10 ‘unknown + 1 ‘UL’ symbol</w:t>
      </w:r>
    </w:p>
    <w:p w14:paraId="37B37C6F" w14:textId="30360DE9" w:rsidR="00496723" w:rsidRDefault="00496723" w:rsidP="00496723">
      <w:pPr>
        <w:pStyle w:val="ListParagraph"/>
        <w:numPr>
          <w:ilvl w:val="2"/>
          <w:numId w:val="11"/>
        </w:numPr>
      </w:pPr>
      <w:r>
        <w:t>3 ‘DL’ symbols + 1 ‘empty’ + 9 ‘unknown + 1 ‘UL’ symbol</w:t>
      </w:r>
    </w:p>
    <w:p w14:paraId="7BB98E4E" w14:textId="1AD6CDA4" w:rsidR="00496723" w:rsidRDefault="00496723" w:rsidP="00496723">
      <w:pPr>
        <w:pStyle w:val="ListParagraph"/>
        <w:numPr>
          <w:ilvl w:val="2"/>
          <w:numId w:val="11"/>
        </w:numPr>
      </w:pPr>
      <w:r>
        <w:t>2 ‘DL’ symbols + 1 ‘empty’ + 9 ‘unknown + 2 ‘UL’ symbols</w:t>
      </w:r>
    </w:p>
    <w:p w14:paraId="18953A54" w14:textId="2C7BB0A8" w:rsidR="00496723" w:rsidRDefault="00496723" w:rsidP="00496723">
      <w:pPr>
        <w:pStyle w:val="ListParagraph"/>
        <w:numPr>
          <w:ilvl w:val="2"/>
          <w:numId w:val="11"/>
        </w:numPr>
      </w:pPr>
      <w:r>
        <w:t>3 ‘DL’ symbols + 1 ‘empty’ + 8 ‘unknown + 2 ‘UL’ symbols</w:t>
      </w:r>
    </w:p>
    <w:p w14:paraId="623C393E" w14:textId="433DB789" w:rsidR="000D7E5F" w:rsidRDefault="000D7E5F" w:rsidP="000D7E5F">
      <w:pPr>
        <w:pStyle w:val="ListParagraph"/>
        <w:numPr>
          <w:ilvl w:val="2"/>
          <w:numId w:val="11"/>
        </w:numPr>
      </w:pPr>
      <w:r>
        <w:t>2 ‘DL’ symbols + 2 ‘empty’ + 9 ‘unknown + 1 ‘UL’ symbol</w:t>
      </w:r>
    </w:p>
    <w:p w14:paraId="3B6CD82A" w14:textId="15B98B61" w:rsidR="000D7E5F" w:rsidRDefault="000D7E5F" w:rsidP="000D7E5F">
      <w:pPr>
        <w:pStyle w:val="ListParagraph"/>
        <w:numPr>
          <w:ilvl w:val="2"/>
          <w:numId w:val="11"/>
        </w:numPr>
      </w:pPr>
      <w:r>
        <w:t>3 ‘DL’ symbols + 2 ‘empty’ + 8 ‘unknown + 1 ‘UL’ symbol</w:t>
      </w:r>
    </w:p>
    <w:p w14:paraId="59AD9886" w14:textId="54A03E89" w:rsidR="000D7E5F" w:rsidRDefault="000D7E5F" w:rsidP="000D7E5F">
      <w:pPr>
        <w:pStyle w:val="ListParagraph"/>
        <w:numPr>
          <w:ilvl w:val="2"/>
          <w:numId w:val="11"/>
        </w:numPr>
      </w:pPr>
      <w:r>
        <w:t>2 ‘DL’ symbols + 2 ‘empty’ + 8 ‘unknown + 2 ‘UL’ symbols</w:t>
      </w:r>
    </w:p>
    <w:p w14:paraId="73C141A4" w14:textId="52AC73A4" w:rsidR="000D7E5F" w:rsidRDefault="000D7E5F" w:rsidP="000D7E5F">
      <w:pPr>
        <w:pStyle w:val="ListParagraph"/>
        <w:numPr>
          <w:ilvl w:val="2"/>
          <w:numId w:val="11"/>
        </w:numPr>
      </w:pPr>
      <w:r>
        <w:t>3 ‘DL’ symbols + 2 ‘empty’ + 7 ‘unknown + 2 ‘UL’ symbols</w:t>
      </w:r>
    </w:p>
    <w:p w14:paraId="115D8F5B" w14:textId="65C4E3AB" w:rsidR="000D7E5F" w:rsidRDefault="000D7E5F" w:rsidP="000D7E5F">
      <w:pPr>
        <w:pStyle w:val="ListParagraph"/>
        <w:numPr>
          <w:ilvl w:val="2"/>
          <w:numId w:val="11"/>
        </w:numPr>
      </w:pPr>
      <w:r>
        <w:t>2 ‘DL’ symbols + 3 ‘empty’ + 8 ‘unknown + 1 ‘UL’ symbol</w:t>
      </w:r>
    </w:p>
    <w:p w14:paraId="4D515526" w14:textId="5A3D6EA2" w:rsidR="000D7E5F" w:rsidRDefault="000D7E5F" w:rsidP="000D7E5F">
      <w:pPr>
        <w:pStyle w:val="ListParagraph"/>
        <w:numPr>
          <w:ilvl w:val="2"/>
          <w:numId w:val="11"/>
        </w:numPr>
      </w:pPr>
      <w:r>
        <w:t>3 ‘DL’ symbols + 3 ‘empty’ + 7 ‘unknown + 1 ‘UL’ symbol</w:t>
      </w:r>
    </w:p>
    <w:p w14:paraId="443C6A65" w14:textId="20A68505" w:rsidR="000D7E5F" w:rsidRDefault="000D7E5F" w:rsidP="000D7E5F">
      <w:pPr>
        <w:pStyle w:val="ListParagraph"/>
        <w:numPr>
          <w:ilvl w:val="2"/>
          <w:numId w:val="11"/>
        </w:numPr>
      </w:pPr>
      <w:r>
        <w:t>2 ‘DL’ symbols + 3 ‘empty’ + 7 ‘unknown + 2 ‘UL’ symbols</w:t>
      </w:r>
    </w:p>
    <w:p w14:paraId="5CCA8B7E" w14:textId="2371F76E" w:rsidR="000D7E5F" w:rsidRDefault="000D7E5F" w:rsidP="000D7E5F">
      <w:pPr>
        <w:pStyle w:val="ListParagraph"/>
        <w:numPr>
          <w:ilvl w:val="2"/>
          <w:numId w:val="11"/>
        </w:numPr>
      </w:pPr>
      <w:r>
        <w:t>3 ‘DL’ symbols + 3 ‘empty’ + 6 ‘unknown + 2 ‘UL’ symbols</w:t>
      </w:r>
    </w:p>
    <w:p w14:paraId="07F5B5D6" w14:textId="1C7BB0DC" w:rsidR="00F27776" w:rsidRDefault="00F27776" w:rsidP="00A128DE">
      <w:pPr>
        <w:pStyle w:val="ListParagraph"/>
        <w:numPr>
          <w:ilvl w:val="1"/>
          <w:numId w:val="11"/>
        </w:numPr>
      </w:pPr>
      <w:r>
        <w:t>Data and control regions</w:t>
      </w:r>
    </w:p>
    <w:p w14:paraId="42A4FC32" w14:textId="77777777" w:rsidR="000F4BF9" w:rsidRDefault="000F4BF9" w:rsidP="000F4BF9">
      <w:pPr>
        <w:pStyle w:val="ListParagraph"/>
        <w:numPr>
          <w:ilvl w:val="2"/>
          <w:numId w:val="11"/>
        </w:numPr>
      </w:pPr>
      <w:r>
        <w:t>1 ‘DL’ symbol + 13 ‘unknown’ symbols (assuming GC PDCCH is on the 1</w:t>
      </w:r>
      <w:r w:rsidRPr="00496723">
        <w:rPr>
          <w:vertAlign w:val="superscript"/>
        </w:rPr>
        <w:t>st</w:t>
      </w:r>
      <w:r>
        <w:t xml:space="preserve"> symbol only)</w:t>
      </w:r>
    </w:p>
    <w:p w14:paraId="4E6BF037" w14:textId="77777777" w:rsidR="000F4BF9" w:rsidRDefault="000F4BF9" w:rsidP="000F4BF9">
      <w:pPr>
        <w:pStyle w:val="ListParagraph"/>
        <w:numPr>
          <w:ilvl w:val="2"/>
          <w:numId w:val="11"/>
        </w:numPr>
      </w:pPr>
      <w:r>
        <w:t>2 ‘DL’ symbols + 12 ‘unknown’ symbols (assuming GC PDCCH is on the 1</w:t>
      </w:r>
      <w:r w:rsidRPr="00496723">
        <w:rPr>
          <w:vertAlign w:val="superscript"/>
        </w:rPr>
        <w:t>st</w:t>
      </w:r>
      <w:r>
        <w:t xml:space="preserve"> and 2</w:t>
      </w:r>
      <w:r w:rsidRPr="00496723">
        <w:rPr>
          <w:vertAlign w:val="superscript"/>
        </w:rPr>
        <w:t>nd</w:t>
      </w:r>
      <w:r>
        <w:t xml:space="preserve"> symbols)</w:t>
      </w:r>
    </w:p>
    <w:p w14:paraId="503CB699" w14:textId="236A2880" w:rsidR="000F4BF9" w:rsidRDefault="000F4BF9" w:rsidP="008A18DC">
      <w:pPr>
        <w:pStyle w:val="ListParagraph"/>
        <w:numPr>
          <w:ilvl w:val="2"/>
          <w:numId w:val="11"/>
        </w:numPr>
        <w:spacing w:after="240"/>
      </w:pPr>
      <w:r>
        <w:t>14 ‘unknown’ symbols</w:t>
      </w:r>
    </w:p>
    <w:p w14:paraId="3AA07990" w14:textId="4620E221" w:rsidR="00656D77" w:rsidRPr="006F7A6B" w:rsidRDefault="00656D77" w:rsidP="00656D77">
      <w:r>
        <w:t xml:space="preserve">Therefore, total </w:t>
      </w:r>
      <w:r w:rsidR="000D7E5F">
        <w:t>42</w:t>
      </w:r>
      <w:r>
        <w:t xml:space="preserve"> combinations of slot formats were identified for a single slot. If all the slot formats are used</w:t>
      </w:r>
      <w:r w:rsidR="00777B06">
        <w:t>, 6 bits are necessary to indicate the slot format for a single slot.</w:t>
      </w:r>
      <w:r w:rsidR="00750BA9">
        <w:t xml:space="preserve"> Since not all the formats may be utilized by the NW for a given deployment, a subset of slot formats may be selected by the NW.</w:t>
      </w:r>
    </w:p>
    <w:p w14:paraId="2CFC0FD0" w14:textId="579F4C2E" w:rsidR="006F7A6B" w:rsidRDefault="008A18DC" w:rsidP="00F27776">
      <w:pPr>
        <w:pStyle w:val="Heading2"/>
      </w:pPr>
      <w:r>
        <w:t>Multi-slot indication</w:t>
      </w:r>
    </w:p>
    <w:p w14:paraId="105E5C9B" w14:textId="5DD297F3" w:rsidR="008A18DC" w:rsidRPr="008A18DC" w:rsidRDefault="008A18DC" w:rsidP="00F27776">
      <w:r>
        <w:rPr>
          <w:lang w:val="en-GB"/>
        </w:rPr>
        <w:t>During RAN1#89, it was agreed that t</w:t>
      </w:r>
      <w:r w:rsidRPr="008A18DC">
        <w:rPr>
          <w:lang w:val="en-GB"/>
        </w:rPr>
        <w:t>he SFI transmitted in a group-common PDCCH can indicate the slot format related information for one or more slots</w:t>
      </w:r>
      <w:r>
        <w:rPr>
          <w:lang w:val="en-GB"/>
        </w:rPr>
        <w:t>.</w:t>
      </w:r>
    </w:p>
    <w:p w14:paraId="7FD7FEE0" w14:textId="6C6C9478" w:rsidR="006638FF" w:rsidRDefault="008A18DC" w:rsidP="006638FF">
      <w:r>
        <w:lastRenderedPageBreak/>
        <w:t xml:space="preserve">If NW needs to indicate independent slot formats for </w:t>
      </w:r>
      <w:r w:rsidR="00524455">
        <w:t xml:space="preserve">K </w:t>
      </w:r>
      <w:r>
        <w:t xml:space="preserve">slots, </w:t>
      </w:r>
      <w:r w:rsidR="00524455">
        <w:t xml:space="preserve">we need K </w:t>
      </w:r>
      <w:proofErr w:type="gramStart"/>
      <w:r w:rsidR="00524455">
        <w:t>times</w:t>
      </w:r>
      <w:proofErr w:type="gramEnd"/>
      <w:r w:rsidR="00524455">
        <w:t xml:space="preserve"> X bits assuming the use of X bits for each slot. On the other hand, we can also save the number of bits if we restrict that the indicated slots have the same slot formats. In this case, the number of slots can be indicated together with the slot formats. The former approach is more flexible but it will require larger number of payload for GC PDCCH. The latter approach is more restrictive but it can save the number of payload. It is proposed to allow both options so that NW can configure a preferred way to indicate the slots formats for multi-slots within the allowed</w:t>
      </w:r>
      <w:r w:rsidR="00750BA9">
        <w:t xml:space="preserve"> number of payload for GC PDCCH. </w:t>
      </w:r>
    </w:p>
    <w:p w14:paraId="72DA0AF6" w14:textId="2F8513C6" w:rsidR="00750BA9" w:rsidRDefault="00750BA9" w:rsidP="00750BA9">
      <w:r w:rsidRPr="00F27776">
        <w:rPr>
          <w:b/>
          <w:u w:val="single"/>
        </w:rPr>
        <w:t xml:space="preserve">Proposal </w:t>
      </w:r>
      <w:r>
        <w:rPr>
          <w:b/>
          <w:u w:val="single"/>
        </w:rPr>
        <w:t>3</w:t>
      </w:r>
      <w:r w:rsidRPr="00F27776">
        <w:rPr>
          <w:b/>
          <w:u w:val="single"/>
        </w:rPr>
        <w:t>:</w:t>
      </w:r>
      <w:r>
        <w:t xml:space="preserve"> NW can configure</w:t>
      </w:r>
    </w:p>
    <w:p w14:paraId="1F545C70" w14:textId="0AC3E3E0" w:rsidR="00750BA9" w:rsidRDefault="00750BA9" w:rsidP="00750BA9">
      <w:pPr>
        <w:pStyle w:val="ListParagraph"/>
        <w:numPr>
          <w:ilvl w:val="0"/>
          <w:numId w:val="18"/>
        </w:numPr>
        <w:rPr>
          <w:sz w:val="20"/>
          <w:szCs w:val="20"/>
        </w:rPr>
      </w:pPr>
      <w:r w:rsidRPr="00750BA9">
        <w:rPr>
          <w:sz w:val="20"/>
          <w:szCs w:val="20"/>
        </w:rPr>
        <w:t>A subset of slot formats</w:t>
      </w:r>
      <w:r>
        <w:rPr>
          <w:sz w:val="20"/>
          <w:szCs w:val="20"/>
        </w:rPr>
        <w:t xml:space="preserve"> among the allowed slot formats</w:t>
      </w:r>
    </w:p>
    <w:p w14:paraId="07044E71" w14:textId="129864D1" w:rsidR="00750BA9" w:rsidRDefault="00750BA9" w:rsidP="00750BA9">
      <w:pPr>
        <w:pStyle w:val="ListParagraph"/>
        <w:numPr>
          <w:ilvl w:val="0"/>
          <w:numId w:val="18"/>
        </w:numPr>
        <w:rPr>
          <w:sz w:val="20"/>
          <w:szCs w:val="20"/>
        </w:rPr>
      </w:pPr>
      <w:r>
        <w:rPr>
          <w:sz w:val="20"/>
          <w:szCs w:val="20"/>
        </w:rPr>
        <w:t>Multi-slot indicator mode (1: independent slots, 2: repeated slots)</w:t>
      </w:r>
    </w:p>
    <w:p w14:paraId="7B606071" w14:textId="26D59FB0" w:rsidR="00750BA9" w:rsidRDefault="00750BA9" w:rsidP="00750BA9">
      <w:pPr>
        <w:pStyle w:val="ListParagraph"/>
        <w:numPr>
          <w:ilvl w:val="0"/>
          <w:numId w:val="18"/>
        </w:numPr>
        <w:rPr>
          <w:sz w:val="20"/>
          <w:szCs w:val="20"/>
        </w:rPr>
      </w:pPr>
      <w:r>
        <w:rPr>
          <w:sz w:val="20"/>
          <w:szCs w:val="20"/>
        </w:rPr>
        <w:t>Max number of slots for indication</w:t>
      </w:r>
    </w:p>
    <w:p w14:paraId="6C5BD7E9" w14:textId="5314A64B" w:rsidR="00750BA9" w:rsidRPr="00750BA9" w:rsidRDefault="00750BA9" w:rsidP="00750BA9">
      <w:r>
        <w:t>within the max allowed number of payload for GC PDCCH.</w:t>
      </w:r>
    </w:p>
    <w:p w14:paraId="56D28D4B" w14:textId="26018A49" w:rsidR="00067CA8" w:rsidRPr="00226FE2" w:rsidRDefault="004503F9" w:rsidP="00067CA8">
      <w:pPr>
        <w:pStyle w:val="Heading1"/>
        <w:rPr>
          <w:lang w:eastAsia="zh-CN"/>
        </w:rPr>
      </w:pPr>
      <w:r>
        <w:rPr>
          <w:lang w:eastAsia="zh-CN"/>
        </w:rPr>
        <w:t>Conclusions</w:t>
      </w:r>
    </w:p>
    <w:p w14:paraId="4DBEA405" w14:textId="01209C39" w:rsidR="00750BA9" w:rsidRDefault="00750BA9" w:rsidP="00750BA9">
      <w:pPr>
        <w:spacing w:after="120"/>
        <w:rPr>
          <w:szCs w:val="22"/>
        </w:rPr>
      </w:pPr>
      <w:r>
        <w:rPr>
          <w:szCs w:val="22"/>
        </w:rPr>
        <w:t xml:space="preserve">We have discussed remaining open issues for the SFI contents in addition to what was already agreed. </w:t>
      </w:r>
    </w:p>
    <w:p w14:paraId="44963BCB" w14:textId="46553427" w:rsidR="00915570" w:rsidRDefault="005C33CE" w:rsidP="00915570">
      <w:pPr>
        <w:rPr>
          <w:szCs w:val="22"/>
        </w:rPr>
      </w:pPr>
      <w:r>
        <w:rPr>
          <w:szCs w:val="22"/>
        </w:rPr>
        <w:t>The following proposals have been made:</w:t>
      </w:r>
    </w:p>
    <w:p w14:paraId="3D80FA9B" w14:textId="77777777" w:rsidR="00750BA9" w:rsidRDefault="00750BA9" w:rsidP="00750BA9">
      <w:r w:rsidRPr="00F27776">
        <w:rPr>
          <w:b/>
          <w:u w:val="single"/>
        </w:rPr>
        <w:t xml:space="preserve">Proposal </w:t>
      </w:r>
      <w:r>
        <w:rPr>
          <w:b/>
          <w:u w:val="single"/>
        </w:rPr>
        <w:t>1</w:t>
      </w:r>
      <w:proofErr w:type="gramStart"/>
      <w:r w:rsidRPr="00F27776">
        <w:rPr>
          <w:b/>
          <w:u w:val="single"/>
        </w:rPr>
        <w:t>:</w:t>
      </w:r>
      <w:r>
        <w:t>.In</w:t>
      </w:r>
      <w:proofErr w:type="gramEnd"/>
      <w:r>
        <w:t xml:space="preserve"> addition to already agreed ‘unknown’, introduce ‘empty’ as one of ‘other’ for ‘slot format related information’.</w:t>
      </w:r>
    </w:p>
    <w:p w14:paraId="181AE28E" w14:textId="77777777" w:rsidR="00750BA9" w:rsidRPr="002C4D2D" w:rsidRDefault="00750BA9" w:rsidP="00750BA9">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5A7217AF" w14:textId="77777777" w:rsidR="00750BA9" w:rsidRPr="002C4D2D" w:rsidRDefault="00750BA9" w:rsidP="00750BA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660373F5" w14:textId="77777777" w:rsidR="00750BA9" w:rsidRPr="002C4D2D" w:rsidRDefault="00750BA9" w:rsidP="00750BA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2D84609C" w14:textId="77777777" w:rsidR="00750BA9" w:rsidRPr="002C4D2D" w:rsidRDefault="00750BA9" w:rsidP="00750BA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4A7B1C02" w14:textId="77777777" w:rsidR="00750BA9" w:rsidRPr="002C4D2D" w:rsidRDefault="00750BA9" w:rsidP="00750BA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‘Empty’</w:t>
      </w:r>
    </w:p>
    <w:p w14:paraId="6FEE62AC" w14:textId="77777777" w:rsidR="00750BA9" w:rsidRPr="002C4D2D" w:rsidRDefault="00750BA9" w:rsidP="00750BA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274C5A8B" w14:textId="77777777" w:rsidR="00750BA9" w:rsidRDefault="00750BA9" w:rsidP="00750BA9">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1DA619CA" w14:textId="68D0BC76" w:rsidR="000D7E5F" w:rsidRDefault="000D7E5F" w:rsidP="000D7E5F">
      <w:r w:rsidRPr="00F27776">
        <w:rPr>
          <w:b/>
          <w:u w:val="single"/>
        </w:rPr>
        <w:t xml:space="preserve">Proposal </w:t>
      </w:r>
      <w:r>
        <w:rPr>
          <w:b/>
          <w:u w:val="single"/>
        </w:rPr>
        <w:t>2</w:t>
      </w:r>
      <w:r w:rsidRPr="00F27776">
        <w:rPr>
          <w:b/>
          <w:u w:val="single"/>
        </w:rPr>
        <w:t>:</w:t>
      </w:r>
      <w:r>
        <w:t xml:space="preserve"> ‘slot format related information’ consider indicating the following slot formats</w:t>
      </w:r>
      <w:r w:rsidR="00007D20">
        <w:t xml:space="preserve"> for TDD</w:t>
      </w:r>
      <w:r>
        <w:t xml:space="preserve"> (additional slot formats may be added).</w:t>
      </w:r>
      <w:r w:rsidR="00007D20">
        <w:t xml:space="preserve"> ‘slot format related information’ for FDD is FFS.</w:t>
      </w:r>
    </w:p>
    <w:p w14:paraId="083815A8" w14:textId="77777777" w:rsidR="000D7E5F" w:rsidRDefault="000D7E5F" w:rsidP="000D7E5F">
      <w:pPr>
        <w:pStyle w:val="ListParagraph"/>
        <w:numPr>
          <w:ilvl w:val="0"/>
          <w:numId w:val="11"/>
        </w:numPr>
      </w:pPr>
      <w:r>
        <w:t>DL centric slot</w:t>
      </w:r>
    </w:p>
    <w:p w14:paraId="6AA37524" w14:textId="77777777" w:rsidR="000D7E5F" w:rsidRDefault="000D7E5F" w:rsidP="000D7E5F">
      <w:pPr>
        <w:pStyle w:val="ListParagraph"/>
        <w:numPr>
          <w:ilvl w:val="1"/>
          <w:numId w:val="11"/>
        </w:numPr>
      </w:pPr>
      <w:r>
        <w:t>12 ‘DL’ symbols + 1 ‘empty’ symbol + 1 ‘UL’ symbol</w:t>
      </w:r>
    </w:p>
    <w:p w14:paraId="1BD1DF3D" w14:textId="77777777" w:rsidR="000D7E5F" w:rsidRDefault="000D7E5F" w:rsidP="000D7E5F">
      <w:pPr>
        <w:pStyle w:val="ListParagraph"/>
        <w:numPr>
          <w:ilvl w:val="1"/>
          <w:numId w:val="11"/>
        </w:numPr>
      </w:pPr>
      <w:r>
        <w:t>11 ‘DL’ symbols + 1 ‘empty’ symbol + 2 ‘UL symbols</w:t>
      </w:r>
    </w:p>
    <w:p w14:paraId="5D6DF5FC" w14:textId="77777777" w:rsidR="000D7E5F" w:rsidRDefault="000D7E5F" w:rsidP="000D7E5F">
      <w:pPr>
        <w:pStyle w:val="ListParagraph"/>
        <w:numPr>
          <w:ilvl w:val="1"/>
          <w:numId w:val="11"/>
        </w:numPr>
      </w:pPr>
      <w:r>
        <w:t>11 ‘DL’ symbols + 2 ‘empty’ symbol + 1 ‘UL’ symbol</w:t>
      </w:r>
    </w:p>
    <w:p w14:paraId="5E82A1AE" w14:textId="77777777" w:rsidR="000D7E5F" w:rsidRDefault="000D7E5F" w:rsidP="000D7E5F">
      <w:pPr>
        <w:pStyle w:val="ListParagraph"/>
        <w:numPr>
          <w:ilvl w:val="1"/>
          <w:numId w:val="11"/>
        </w:numPr>
      </w:pPr>
      <w:r>
        <w:t>10 ‘DL’ symbols + 2 ‘empty’ symbol + 2 ‘UL symbols</w:t>
      </w:r>
    </w:p>
    <w:p w14:paraId="548187F2" w14:textId="77777777" w:rsidR="000D7E5F" w:rsidRDefault="000D7E5F" w:rsidP="000D7E5F">
      <w:pPr>
        <w:pStyle w:val="ListParagraph"/>
        <w:numPr>
          <w:ilvl w:val="1"/>
          <w:numId w:val="11"/>
        </w:numPr>
      </w:pPr>
      <w:r>
        <w:t>10 ‘DL’ symbols + 3 ‘empty’ symbol + 1 ‘UL’ symbol</w:t>
      </w:r>
    </w:p>
    <w:p w14:paraId="084932CC" w14:textId="77777777" w:rsidR="000D7E5F" w:rsidRDefault="000D7E5F" w:rsidP="000D7E5F">
      <w:pPr>
        <w:pStyle w:val="ListParagraph"/>
        <w:numPr>
          <w:ilvl w:val="1"/>
          <w:numId w:val="11"/>
        </w:numPr>
      </w:pPr>
      <w:r>
        <w:t>9 ‘DL’ symbols + 3 ‘empty’ symbol + 2 ‘UL symbols</w:t>
      </w:r>
    </w:p>
    <w:p w14:paraId="7B2E7474" w14:textId="77777777" w:rsidR="000D7E5F" w:rsidRDefault="000D7E5F" w:rsidP="000D7E5F">
      <w:pPr>
        <w:pStyle w:val="ListParagraph"/>
        <w:numPr>
          <w:ilvl w:val="0"/>
          <w:numId w:val="11"/>
        </w:numPr>
      </w:pPr>
      <w:r>
        <w:t>UL centric slot</w:t>
      </w:r>
    </w:p>
    <w:p w14:paraId="403676C2" w14:textId="77777777" w:rsidR="000D7E5F" w:rsidRDefault="000D7E5F" w:rsidP="000D7E5F">
      <w:pPr>
        <w:pStyle w:val="ListParagraph"/>
        <w:numPr>
          <w:ilvl w:val="1"/>
          <w:numId w:val="11"/>
        </w:numPr>
      </w:pPr>
      <w:r>
        <w:t>2 ‘DL’ symbols + 1 ‘empty’ symbol + 11 ‘UL’ symbols</w:t>
      </w:r>
    </w:p>
    <w:p w14:paraId="0476CA9F" w14:textId="77777777" w:rsidR="000D7E5F" w:rsidRDefault="000D7E5F" w:rsidP="000D7E5F">
      <w:pPr>
        <w:pStyle w:val="ListParagraph"/>
        <w:numPr>
          <w:ilvl w:val="1"/>
          <w:numId w:val="11"/>
        </w:numPr>
      </w:pPr>
      <w:r>
        <w:t>3 ‘DL’ symbols + 1 ‘empty’ symbol + 10 ‘UL symbols</w:t>
      </w:r>
    </w:p>
    <w:p w14:paraId="5C47D694" w14:textId="77777777" w:rsidR="000D7E5F" w:rsidRDefault="000D7E5F" w:rsidP="000D7E5F">
      <w:pPr>
        <w:pStyle w:val="ListParagraph"/>
        <w:numPr>
          <w:ilvl w:val="1"/>
          <w:numId w:val="11"/>
        </w:numPr>
      </w:pPr>
      <w:r>
        <w:t>2 ‘DL’ symbols + 2 ‘empty’ symbol + 10 ‘UL’ symbols</w:t>
      </w:r>
    </w:p>
    <w:p w14:paraId="4AFFDB09" w14:textId="77777777" w:rsidR="000D7E5F" w:rsidRDefault="000D7E5F" w:rsidP="000D7E5F">
      <w:pPr>
        <w:pStyle w:val="ListParagraph"/>
        <w:numPr>
          <w:ilvl w:val="1"/>
          <w:numId w:val="11"/>
        </w:numPr>
      </w:pPr>
      <w:r>
        <w:t>3 ‘DL’ symbols + 2 ‘empty’ symbol + 9 ‘UL symbols</w:t>
      </w:r>
    </w:p>
    <w:p w14:paraId="5482B7FE" w14:textId="77777777" w:rsidR="000D7E5F" w:rsidRDefault="000D7E5F" w:rsidP="000D7E5F">
      <w:pPr>
        <w:pStyle w:val="ListParagraph"/>
        <w:numPr>
          <w:ilvl w:val="1"/>
          <w:numId w:val="11"/>
        </w:numPr>
      </w:pPr>
      <w:r>
        <w:t>2 ‘DL’ symbols + 3 ‘empty’ symbol + 9 ‘UL’ symbols</w:t>
      </w:r>
    </w:p>
    <w:p w14:paraId="35D96F4E" w14:textId="77777777" w:rsidR="000D7E5F" w:rsidRDefault="000D7E5F" w:rsidP="000D7E5F">
      <w:pPr>
        <w:pStyle w:val="ListParagraph"/>
        <w:numPr>
          <w:ilvl w:val="1"/>
          <w:numId w:val="11"/>
        </w:numPr>
      </w:pPr>
      <w:r>
        <w:t>3 ‘DL’ symbols + 3 ‘empty’ symbol + 8 ‘UL symbols</w:t>
      </w:r>
    </w:p>
    <w:p w14:paraId="718FC99E" w14:textId="77777777" w:rsidR="000D7E5F" w:rsidRDefault="000D7E5F" w:rsidP="000D7E5F">
      <w:pPr>
        <w:pStyle w:val="ListParagraph"/>
        <w:numPr>
          <w:ilvl w:val="0"/>
          <w:numId w:val="11"/>
        </w:numPr>
      </w:pPr>
      <w:r>
        <w:t>DL only slot</w:t>
      </w:r>
    </w:p>
    <w:p w14:paraId="34369AC6" w14:textId="77777777" w:rsidR="000D7E5F" w:rsidRDefault="000D7E5F" w:rsidP="000D7E5F">
      <w:pPr>
        <w:pStyle w:val="ListParagraph"/>
        <w:numPr>
          <w:ilvl w:val="1"/>
          <w:numId w:val="11"/>
        </w:numPr>
      </w:pPr>
      <w:r>
        <w:t>14 ‘DL’ symbols</w:t>
      </w:r>
    </w:p>
    <w:p w14:paraId="2DDC78D2" w14:textId="77777777" w:rsidR="000D7E5F" w:rsidRDefault="000D7E5F" w:rsidP="000D7E5F">
      <w:pPr>
        <w:pStyle w:val="ListParagraph"/>
        <w:numPr>
          <w:ilvl w:val="0"/>
          <w:numId w:val="11"/>
        </w:numPr>
      </w:pPr>
      <w:r>
        <w:t>UL only slot</w:t>
      </w:r>
    </w:p>
    <w:p w14:paraId="7E13D06D" w14:textId="77777777" w:rsidR="000D7E5F" w:rsidRDefault="000D7E5F" w:rsidP="000D7E5F">
      <w:pPr>
        <w:pStyle w:val="ListParagraph"/>
        <w:numPr>
          <w:ilvl w:val="1"/>
          <w:numId w:val="11"/>
        </w:numPr>
      </w:pPr>
      <w:r>
        <w:t>14 ‘UL’ symbols</w:t>
      </w:r>
    </w:p>
    <w:p w14:paraId="592FD205" w14:textId="77777777" w:rsidR="000D7E5F" w:rsidRDefault="000D7E5F" w:rsidP="000D7E5F">
      <w:pPr>
        <w:pStyle w:val="ListParagraph"/>
        <w:numPr>
          <w:ilvl w:val="0"/>
          <w:numId w:val="11"/>
        </w:numPr>
      </w:pPr>
      <w:r>
        <w:t>Slots for ‘empty’</w:t>
      </w:r>
    </w:p>
    <w:p w14:paraId="1A98DD5D" w14:textId="77777777" w:rsidR="000D7E5F" w:rsidRDefault="000D7E5F" w:rsidP="000D7E5F">
      <w:pPr>
        <w:pStyle w:val="ListParagraph"/>
        <w:numPr>
          <w:ilvl w:val="1"/>
          <w:numId w:val="11"/>
        </w:numPr>
      </w:pPr>
      <w:r>
        <w:t>14 ‘empty’ symbols</w:t>
      </w:r>
    </w:p>
    <w:p w14:paraId="0B2F94F8" w14:textId="77777777" w:rsidR="000D7E5F" w:rsidRDefault="000D7E5F" w:rsidP="000D7E5F">
      <w:pPr>
        <w:pStyle w:val="ListParagraph"/>
        <w:numPr>
          <w:ilvl w:val="0"/>
          <w:numId w:val="11"/>
        </w:numPr>
      </w:pPr>
      <w:r>
        <w:t>Unknown</w:t>
      </w:r>
    </w:p>
    <w:p w14:paraId="3B729CED" w14:textId="77777777" w:rsidR="000D7E5F" w:rsidRDefault="000D7E5F" w:rsidP="000D7E5F">
      <w:pPr>
        <w:pStyle w:val="ListParagraph"/>
        <w:numPr>
          <w:ilvl w:val="1"/>
          <w:numId w:val="11"/>
        </w:numPr>
      </w:pPr>
      <w:r>
        <w:t>Data region only</w:t>
      </w:r>
    </w:p>
    <w:p w14:paraId="36FAF7BB" w14:textId="77777777" w:rsidR="000D7E5F" w:rsidRDefault="000D7E5F" w:rsidP="000D7E5F">
      <w:pPr>
        <w:pStyle w:val="ListParagraph"/>
        <w:numPr>
          <w:ilvl w:val="2"/>
          <w:numId w:val="11"/>
        </w:numPr>
      </w:pPr>
      <w:r>
        <w:t>2 ‘DL’ symbols + 10 ‘unknown + 1 ‘empty’ + 1 ‘UL’ symbol</w:t>
      </w:r>
    </w:p>
    <w:p w14:paraId="54FE8D49" w14:textId="77777777" w:rsidR="000D7E5F" w:rsidRDefault="000D7E5F" w:rsidP="000D7E5F">
      <w:pPr>
        <w:pStyle w:val="ListParagraph"/>
        <w:numPr>
          <w:ilvl w:val="2"/>
          <w:numId w:val="11"/>
        </w:numPr>
      </w:pPr>
      <w:r>
        <w:lastRenderedPageBreak/>
        <w:t>3 ‘DL’ symbols + 9 ‘unknown + 1 ‘empty’ + 1 ‘UL’ symbol</w:t>
      </w:r>
    </w:p>
    <w:p w14:paraId="447F06E1" w14:textId="77777777" w:rsidR="000D7E5F" w:rsidRDefault="000D7E5F" w:rsidP="000D7E5F">
      <w:pPr>
        <w:pStyle w:val="ListParagraph"/>
        <w:numPr>
          <w:ilvl w:val="2"/>
          <w:numId w:val="11"/>
        </w:numPr>
      </w:pPr>
      <w:r>
        <w:t>2 ‘DL’ symbols + 9 ‘unknown + 1 ‘empty’ + 2 ‘UL’ symbols</w:t>
      </w:r>
    </w:p>
    <w:p w14:paraId="5837CC04" w14:textId="77777777" w:rsidR="000D7E5F" w:rsidRDefault="000D7E5F" w:rsidP="000D7E5F">
      <w:pPr>
        <w:pStyle w:val="ListParagraph"/>
        <w:numPr>
          <w:ilvl w:val="2"/>
          <w:numId w:val="11"/>
        </w:numPr>
      </w:pPr>
      <w:r>
        <w:t>3 ‘DL’ symbols + 8 ‘unknown + 1 ‘empty’ + 2 ‘UL’ symbols</w:t>
      </w:r>
    </w:p>
    <w:p w14:paraId="6F9A8CF7" w14:textId="77777777" w:rsidR="000D7E5F" w:rsidRDefault="000D7E5F" w:rsidP="000D7E5F">
      <w:pPr>
        <w:pStyle w:val="ListParagraph"/>
        <w:numPr>
          <w:ilvl w:val="2"/>
          <w:numId w:val="11"/>
        </w:numPr>
      </w:pPr>
      <w:r>
        <w:t>2 ‘DL’ symbols + 9 ‘unknown + 2 ‘empty’ + 1 ‘UL’ symbol</w:t>
      </w:r>
    </w:p>
    <w:p w14:paraId="171EE5EE" w14:textId="77777777" w:rsidR="000D7E5F" w:rsidRDefault="000D7E5F" w:rsidP="000D7E5F">
      <w:pPr>
        <w:pStyle w:val="ListParagraph"/>
        <w:numPr>
          <w:ilvl w:val="2"/>
          <w:numId w:val="11"/>
        </w:numPr>
      </w:pPr>
      <w:r>
        <w:t>3 ‘DL’ symbols + 8 ‘unknown + 2 ‘empty’ + 1 ‘UL’ symbol</w:t>
      </w:r>
    </w:p>
    <w:p w14:paraId="17679B3A" w14:textId="77777777" w:rsidR="000D7E5F" w:rsidRDefault="000D7E5F" w:rsidP="000D7E5F">
      <w:pPr>
        <w:pStyle w:val="ListParagraph"/>
        <w:numPr>
          <w:ilvl w:val="2"/>
          <w:numId w:val="11"/>
        </w:numPr>
      </w:pPr>
      <w:r>
        <w:t>2 ‘DL’ symbols + 8 ‘unknown + 2 ‘empty’ + 2 ‘UL’ symbols</w:t>
      </w:r>
    </w:p>
    <w:p w14:paraId="7CBAC9A6" w14:textId="77777777" w:rsidR="000D7E5F" w:rsidRDefault="000D7E5F" w:rsidP="000D7E5F">
      <w:pPr>
        <w:pStyle w:val="ListParagraph"/>
        <w:numPr>
          <w:ilvl w:val="2"/>
          <w:numId w:val="11"/>
        </w:numPr>
      </w:pPr>
      <w:r>
        <w:t>3 ‘DL’ symbols + 7 ‘unknown + 2 ‘empty’ + 2 ‘UL’ symbols</w:t>
      </w:r>
    </w:p>
    <w:p w14:paraId="24D6CD62" w14:textId="77777777" w:rsidR="000D7E5F" w:rsidRDefault="000D7E5F" w:rsidP="000D7E5F">
      <w:pPr>
        <w:pStyle w:val="ListParagraph"/>
        <w:numPr>
          <w:ilvl w:val="2"/>
          <w:numId w:val="11"/>
        </w:numPr>
      </w:pPr>
      <w:r>
        <w:t>2 ‘DL’ symbols + 8 ‘unknown + 3 ‘empty’ + 1 ‘UL’ symbol</w:t>
      </w:r>
    </w:p>
    <w:p w14:paraId="5F91E79D" w14:textId="77777777" w:rsidR="000D7E5F" w:rsidRDefault="000D7E5F" w:rsidP="000D7E5F">
      <w:pPr>
        <w:pStyle w:val="ListParagraph"/>
        <w:numPr>
          <w:ilvl w:val="2"/>
          <w:numId w:val="11"/>
        </w:numPr>
      </w:pPr>
      <w:r>
        <w:t>3 ‘DL’ symbols + 7 ‘unknown + 3 ‘empty’ + 1 ‘UL’ symbol</w:t>
      </w:r>
    </w:p>
    <w:p w14:paraId="7B6F6905" w14:textId="77777777" w:rsidR="000D7E5F" w:rsidRDefault="000D7E5F" w:rsidP="000D7E5F">
      <w:pPr>
        <w:pStyle w:val="ListParagraph"/>
        <w:numPr>
          <w:ilvl w:val="2"/>
          <w:numId w:val="11"/>
        </w:numPr>
      </w:pPr>
      <w:r>
        <w:t>2 ‘DL’ symbols + 7 ‘unknown + 3 ‘empty’ + 2 ‘UL’ symbols</w:t>
      </w:r>
    </w:p>
    <w:p w14:paraId="7C1CCFBC" w14:textId="77777777" w:rsidR="000D7E5F" w:rsidRDefault="000D7E5F" w:rsidP="000D7E5F">
      <w:pPr>
        <w:pStyle w:val="ListParagraph"/>
        <w:numPr>
          <w:ilvl w:val="2"/>
          <w:numId w:val="11"/>
        </w:numPr>
      </w:pPr>
      <w:r>
        <w:t>3 ‘DL’ symbols + 6 ‘unknown + 3 ‘empty’ + 2 ‘UL’ symbols</w:t>
      </w:r>
    </w:p>
    <w:p w14:paraId="785A674A" w14:textId="77777777" w:rsidR="000D7E5F" w:rsidRDefault="000D7E5F" w:rsidP="000D7E5F">
      <w:pPr>
        <w:pStyle w:val="ListParagraph"/>
        <w:numPr>
          <w:ilvl w:val="2"/>
          <w:numId w:val="11"/>
        </w:numPr>
      </w:pPr>
      <w:r>
        <w:t>2 ‘DL’ symbols + 1 ‘empty’ + 10 ‘unknown + 1 ‘UL’ symbol</w:t>
      </w:r>
    </w:p>
    <w:p w14:paraId="3F3975CC" w14:textId="77777777" w:rsidR="000D7E5F" w:rsidRDefault="000D7E5F" w:rsidP="000D7E5F">
      <w:pPr>
        <w:pStyle w:val="ListParagraph"/>
        <w:numPr>
          <w:ilvl w:val="2"/>
          <w:numId w:val="11"/>
        </w:numPr>
      </w:pPr>
      <w:r>
        <w:t>3 ‘DL’ symbols + 1 ‘empty’ + 9 ‘unknown + 1 ‘UL’ symbol</w:t>
      </w:r>
    </w:p>
    <w:p w14:paraId="1A68ECF3" w14:textId="77777777" w:rsidR="000D7E5F" w:rsidRDefault="000D7E5F" w:rsidP="000D7E5F">
      <w:pPr>
        <w:pStyle w:val="ListParagraph"/>
        <w:numPr>
          <w:ilvl w:val="2"/>
          <w:numId w:val="11"/>
        </w:numPr>
      </w:pPr>
      <w:r>
        <w:t>2 ‘DL’ symbols + 1 ‘empty’ + 9 ‘unknown + 2 ‘UL’ symbols</w:t>
      </w:r>
    </w:p>
    <w:p w14:paraId="4656F7F3" w14:textId="77777777" w:rsidR="000D7E5F" w:rsidRDefault="000D7E5F" w:rsidP="000D7E5F">
      <w:pPr>
        <w:pStyle w:val="ListParagraph"/>
        <w:numPr>
          <w:ilvl w:val="2"/>
          <w:numId w:val="11"/>
        </w:numPr>
      </w:pPr>
      <w:r>
        <w:t>3 ‘DL’ symbols + 1 ‘empty’ + 8 ‘unknown + 2 ‘UL’ symbols</w:t>
      </w:r>
    </w:p>
    <w:p w14:paraId="1172FEAC" w14:textId="77777777" w:rsidR="000D7E5F" w:rsidRDefault="000D7E5F" w:rsidP="000D7E5F">
      <w:pPr>
        <w:pStyle w:val="ListParagraph"/>
        <w:numPr>
          <w:ilvl w:val="2"/>
          <w:numId w:val="11"/>
        </w:numPr>
      </w:pPr>
      <w:r>
        <w:t>2 ‘DL’ symbols + 2 ‘empty’ + 9 ‘unknown + 1 ‘UL’ symbol</w:t>
      </w:r>
    </w:p>
    <w:p w14:paraId="03A0B45A" w14:textId="77777777" w:rsidR="000D7E5F" w:rsidRDefault="000D7E5F" w:rsidP="000D7E5F">
      <w:pPr>
        <w:pStyle w:val="ListParagraph"/>
        <w:numPr>
          <w:ilvl w:val="2"/>
          <w:numId w:val="11"/>
        </w:numPr>
      </w:pPr>
      <w:r>
        <w:t>3 ‘DL’ symbols + 2 ‘empty’ + 8 ‘unknown + 1 ‘UL’ symbol</w:t>
      </w:r>
    </w:p>
    <w:p w14:paraId="47338616" w14:textId="77777777" w:rsidR="000D7E5F" w:rsidRDefault="000D7E5F" w:rsidP="000D7E5F">
      <w:pPr>
        <w:pStyle w:val="ListParagraph"/>
        <w:numPr>
          <w:ilvl w:val="2"/>
          <w:numId w:val="11"/>
        </w:numPr>
      </w:pPr>
      <w:r>
        <w:t>2 ‘DL’ symbols + 2 ‘empty’ + 8 ‘unknown + 2 ‘UL’ symbols</w:t>
      </w:r>
    </w:p>
    <w:p w14:paraId="1EABC5F9" w14:textId="77777777" w:rsidR="000D7E5F" w:rsidRDefault="000D7E5F" w:rsidP="000D7E5F">
      <w:pPr>
        <w:pStyle w:val="ListParagraph"/>
        <w:numPr>
          <w:ilvl w:val="2"/>
          <w:numId w:val="11"/>
        </w:numPr>
      </w:pPr>
      <w:r>
        <w:t>3 ‘DL’ symbols + 2 ‘empty’ + 7 ‘unknown + 2 ‘UL’ symbols</w:t>
      </w:r>
    </w:p>
    <w:p w14:paraId="3ED69BFA" w14:textId="77777777" w:rsidR="000D7E5F" w:rsidRDefault="000D7E5F" w:rsidP="000D7E5F">
      <w:pPr>
        <w:pStyle w:val="ListParagraph"/>
        <w:numPr>
          <w:ilvl w:val="2"/>
          <w:numId w:val="11"/>
        </w:numPr>
      </w:pPr>
      <w:r>
        <w:t>2 ‘DL’ symbols + 3 ‘empty’ + 8 ‘unknown + 1 ‘UL’ symbol</w:t>
      </w:r>
    </w:p>
    <w:p w14:paraId="4A2A9A57" w14:textId="77777777" w:rsidR="000D7E5F" w:rsidRDefault="000D7E5F" w:rsidP="000D7E5F">
      <w:pPr>
        <w:pStyle w:val="ListParagraph"/>
        <w:numPr>
          <w:ilvl w:val="2"/>
          <w:numId w:val="11"/>
        </w:numPr>
      </w:pPr>
      <w:r>
        <w:t>3 ‘DL’ symbols + 3 ‘empty’ + 7 ‘unknown + 1 ‘UL’ symbol</w:t>
      </w:r>
    </w:p>
    <w:p w14:paraId="5F6FD13F" w14:textId="77777777" w:rsidR="000D7E5F" w:rsidRDefault="000D7E5F" w:rsidP="000D7E5F">
      <w:pPr>
        <w:pStyle w:val="ListParagraph"/>
        <w:numPr>
          <w:ilvl w:val="2"/>
          <w:numId w:val="11"/>
        </w:numPr>
      </w:pPr>
      <w:r>
        <w:t>2 ‘DL’ symbols + 3 ‘empty’ + 7 ‘unknown + 2 ‘UL’ symbols</w:t>
      </w:r>
    </w:p>
    <w:p w14:paraId="5FBB4F54" w14:textId="77777777" w:rsidR="000D7E5F" w:rsidRDefault="000D7E5F" w:rsidP="000D7E5F">
      <w:pPr>
        <w:pStyle w:val="ListParagraph"/>
        <w:numPr>
          <w:ilvl w:val="2"/>
          <w:numId w:val="11"/>
        </w:numPr>
      </w:pPr>
      <w:r>
        <w:t>3 ‘DL’ symbols + 3 ‘empty’ + 6 ‘unknown + 2 ‘UL’ symbols</w:t>
      </w:r>
    </w:p>
    <w:p w14:paraId="2FDF2381" w14:textId="77777777" w:rsidR="000D7E5F" w:rsidRDefault="000D7E5F" w:rsidP="000D7E5F">
      <w:pPr>
        <w:pStyle w:val="ListParagraph"/>
        <w:numPr>
          <w:ilvl w:val="1"/>
          <w:numId w:val="11"/>
        </w:numPr>
      </w:pPr>
      <w:r>
        <w:t>Data and control regions</w:t>
      </w:r>
    </w:p>
    <w:p w14:paraId="1E61EB79" w14:textId="77777777" w:rsidR="000D7E5F" w:rsidRDefault="000D7E5F" w:rsidP="000D7E5F">
      <w:pPr>
        <w:pStyle w:val="ListParagraph"/>
        <w:numPr>
          <w:ilvl w:val="2"/>
          <w:numId w:val="11"/>
        </w:numPr>
      </w:pPr>
      <w:r>
        <w:t>1 ‘DL’ symbol + 13 ‘unknown’ symbols (assuming GC PDCCH is on the 1</w:t>
      </w:r>
      <w:r w:rsidRPr="00496723">
        <w:rPr>
          <w:vertAlign w:val="superscript"/>
        </w:rPr>
        <w:t>st</w:t>
      </w:r>
      <w:r>
        <w:t xml:space="preserve"> symbol only)</w:t>
      </w:r>
    </w:p>
    <w:p w14:paraId="2D93521B" w14:textId="77777777" w:rsidR="000D7E5F" w:rsidRDefault="000D7E5F" w:rsidP="000D7E5F">
      <w:pPr>
        <w:pStyle w:val="ListParagraph"/>
        <w:numPr>
          <w:ilvl w:val="2"/>
          <w:numId w:val="11"/>
        </w:numPr>
      </w:pPr>
      <w:r>
        <w:t>2 ‘DL’ symbols + 12 ‘unknown’ symbols (assuming GC PDCCH is on the 1</w:t>
      </w:r>
      <w:r w:rsidRPr="00496723">
        <w:rPr>
          <w:vertAlign w:val="superscript"/>
        </w:rPr>
        <w:t>st</w:t>
      </w:r>
      <w:r>
        <w:t xml:space="preserve"> and 2</w:t>
      </w:r>
      <w:r w:rsidRPr="00496723">
        <w:rPr>
          <w:vertAlign w:val="superscript"/>
        </w:rPr>
        <w:t>nd</w:t>
      </w:r>
      <w:r>
        <w:t xml:space="preserve"> symbols)</w:t>
      </w:r>
    </w:p>
    <w:p w14:paraId="07C1A4C9" w14:textId="77777777" w:rsidR="000D7E5F" w:rsidRDefault="000D7E5F" w:rsidP="000D7E5F">
      <w:pPr>
        <w:pStyle w:val="ListParagraph"/>
        <w:numPr>
          <w:ilvl w:val="2"/>
          <w:numId w:val="11"/>
        </w:numPr>
        <w:spacing w:after="240"/>
      </w:pPr>
      <w:r>
        <w:t>14 ‘unknown’ symbols</w:t>
      </w:r>
    </w:p>
    <w:p w14:paraId="3DFDBB39" w14:textId="77777777" w:rsidR="00750BA9" w:rsidRDefault="00750BA9" w:rsidP="00750BA9">
      <w:r w:rsidRPr="00F27776">
        <w:rPr>
          <w:b/>
          <w:u w:val="single"/>
        </w:rPr>
        <w:t xml:space="preserve">Proposal </w:t>
      </w:r>
      <w:r>
        <w:rPr>
          <w:b/>
          <w:u w:val="single"/>
        </w:rPr>
        <w:t>3</w:t>
      </w:r>
      <w:r w:rsidRPr="00F27776">
        <w:rPr>
          <w:b/>
          <w:u w:val="single"/>
        </w:rPr>
        <w:t>:</w:t>
      </w:r>
      <w:r>
        <w:t xml:space="preserve"> NW can configure</w:t>
      </w:r>
    </w:p>
    <w:p w14:paraId="4A04544C" w14:textId="77777777" w:rsidR="00750BA9" w:rsidRDefault="00750BA9" w:rsidP="00750BA9">
      <w:pPr>
        <w:pStyle w:val="ListParagraph"/>
        <w:numPr>
          <w:ilvl w:val="0"/>
          <w:numId w:val="18"/>
        </w:numPr>
        <w:rPr>
          <w:sz w:val="20"/>
          <w:szCs w:val="20"/>
        </w:rPr>
      </w:pPr>
      <w:r w:rsidRPr="00750BA9">
        <w:rPr>
          <w:sz w:val="20"/>
          <w:szCs w:val="20"/>
        </w:rPr>
        <w:t>A subset of slot formats</w:t>
      </w:r>
      <w:r>
        <w:rPr>
          <w:sz w:val="20"/>
          <w:szCs w:val="20"/>
        </w:rPr>
        <w:t xml:space="preserve"> among the allowed slot formats</w:t>
      </w:r>
    </w:p>
    <w:p w14:paraId="2322B23D" w14:textId="77777777" w:rsidR="00750BA9" w:rsidRDefault="00750BA9" w:rsidP="00750BA9">
      <w:pPr>
        <w:pStyle w:val="ListParagraph"/>
        <w:numPr>
          <w:ilvl w:val="0"/>
          <w:numId w:val="18"/>
        </w:numPr>
        <w:rPr>
          <w:sz w:val="20"/>
          <w:szCs w:val="20"/>
        </w:rPr>
      </w:pPr>
      <w:r>
        <w:rPr>
          <w:sz w:val="20"/>
          <w:szCs w:val="20"/>
        </w:rPr>
        <w:t>Multi-slot indicator mode (1: independent slots, 2: repeated slots)</w:t>
      </w:r>
    </w:p>
    <w:p w14:paraId="051CA4B5" w14:textId="77777777" w:rsidR="00750BA9" w:rsidRDefault="00750BA9" w:rsidP="00750BA9">
      <w:pPr>
        <w:pStyle w:val="ListParagraph"/>
        <w:numPr>
          <w:ilvl w:val="0"/>
          <w:numId w:val="18"/>
        </w:numPr>
        <w:rPr>
          <w:sz w:val="20"/>
          <w:szCs w:val="20"/>
        </w:rPr>
      </w:pPr>
      <w:r>
        <w:rPr>
          <w:sz w:val="20"/>
          <w:szCs w:val="20"/>
        </w:rPr>
        <w:t>Max number of slots for indication</w:t>
      </w:r>
    </w:p>
    <w:p w14:paraId="36E75F5D" w14:textId="77777777" w:rsidR="00750BA9" w:rsidRPr="00750BA9" w:rsidRDefault="00750BA9" w:rsidP="00750BA9">
      <w:r>
        <w:t>within the max allowed number of payload for GC PDCCH.</w:t>
      </w:r>
    </w:p>
    <w:p w14:paraId="27025F22" w14:textId="6B329FBB" w:rsidR="00CF4022" w:rsidRDefault="00CF4022" w:rsidP="00750BA9"/>
    <w:sectPr w:rsidR="00CF4022" w:rsidSect="008331BB">
      <w:headerReference w:type="even" r:id="rId24"/>
      <w:footerReference w:type="even" r:id="rId25"/>
      <w:footerReference w:type="default" r:id="rId2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00C80" w14:textId="77777777" w:rsidR="002F6034" w:rsidRDefault="002F6034">
      <w:r>
        <w:separator/>
      </w:r>
    </w:p>
  </w:endnote>
  <w:endnote w:type="continuationSeparator" w:id="0">
    <w:p w14:paraId="42745CDB" w14:textId="77777777" w:rsidR="002F6034" w:rsidRDefault="002F6034">
      <w:r>
        <w:continuationSeparator/>
      </w:r>
    </w:p>
  </w:endnote>
  <w:endnote w:type="continuationNotice" w:id="1">
    <w:p w14:paraId="7CE74401" w14:textId="77777777" w:rsidR="002F6034" w:rsidRDefault="002F6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656D77" w:rsidRDefault="00656D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56D77" w:rsidRDefault="00656D7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1A596338" w:rsidR="00656D77" w:rsidRDefault="00656D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F209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209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78D19" w14:textId="77777777" w:rsidR="002F6034" w:rsidRDefault="002F6034">
      <w:r>
        <w:separator/>
      </w:r>
    </w:p>
  </w:footnote>
  <w:footnote w:type="continuationSeparator" w:id="0">
    <w:p w14:paraId="5DCCB5EC" w14:textId="77777777" w:rsidR="002F6034" w:rsidRDefault="002F6034">
      <w:r>
        <w:continuationSeparator/>
      </w:r>
    </w:p>
  </w:footnote>
  <w:footnote w:type="continuationNotice" w:id="1">
    <w:p w14:paraId="78B873B7" w14:textId="77777777" w:rsidR="002F6034" w:rsidRDefault="002F6034">
      <w:pPr>
        <w:spacing w:after="0"/>
      </w:pPr>
    </w:p>
  </w:footnote>
  <w:footnote w:id="2">
    <w:p w14:paraId="730732A6" w14:textId="28621E9B" w:rsidR="00656D77" w:rsidRPr="00B43996" w:rsidRDefault="00656D77">
      <w:pPr>
        <w:pStyle w:val="FootnoteText"/>
        <w:rPr>
          <w:rFonts w:eastAsia="Malgun Gothic"/>
          <w:lang w:eastAsia="ko-KR"/>
        </w:rPr>
      </w:pPr>
      <w:r>
        <w:rPr>
          <w:rStyle w:val="FootnoteReference"/>
        </w:rPr>
        <w:footnoteRef/>
      </w:r>
      <w:r>
        <w:t xml:space="preserve"> </w:t>
      </w:r>
      <w:r>
        <w:rPr>
          <w:rFonts w:eastAsia="Malgun Gothic" w:hint="eastAsia"/>
          <w:lang w:eastAsia="ko-KR"/>
        </w:rPr>
        <w:t xml:space="preserve">2 or 3 DL control </w:t>
      </w:r>
      <w:proofErr w:type="gramStart"/>
      <w:r>
        <w:rPr>
          <w:rFonts w:eastAsia="Malgun Gothic" w:hint="eastAsia"/>
          <w:lang w:eastAsia="ko-KR"/>
        </w:rPr>
        <w:t>region</w:t>
      </w:r>
      <w:proofErr w:type="gramEnd"/>
      <w:r>
        <w:rPr>
          <w:rFonts w:eastAsia="Malgun Gothic"/>
          <w:lang w:eastAsia="ko-KR"/>
        </w:rPr>
        <w:t>,</w:t>
      </w:r>
      <w:r>
        <w:rPr>
          <w:rFonts w:eastAsia="Malgun Gothic" w:hint="eastAsia"/>
          <w:lang w:eastAsia="ko-KR"/>
        </w:rPr>
        <w:t xml:space="preserve"> 1 or 2 UL control region </w:t>
      </w:r>
      <w:r>
        <w:rPr>
          <w:rFonts w:eastAsia="Malgun Gothic"/>
          <w:lang w:eastAsia="ko-KR"/>
        </w:rPr>
        <w:t>and 1</w:t>
      </w:r>
      <w:r w:rsidR="00961BF1">
        <w:rPr>
          <w:rFonts w:eastAsia="Malgun Gothic"/>
          <w:lang w:eastAsia="ko-KR"/>
        </w:rPr>
        <w:t xml:space="preserve">/2/3 </w:t>
      </w:r>
      <w:r>
        <w:rPr>
          <w:rFonts w:eastAsia="Malgun Gothic"/>
          <w:lang w:eastAsia="ko-KR"/>
        </w:rPr>
        <w:t xml:space="preserve">symbol gap from DL to UL transition </w:t>
      </w:r>
      <w:r>
        <w:rPr>
          <w:rFonts w:eastAsia="Malgun Gothic" w:hint="eastAsia"/>
          <w:lang w:eastAsia="ko-KR"/>
        </w:rPr>
        <w:t>are assumed</w:t>
      </w:r>
      <w:r>
        <w:rPr>
          <w:rFonts w:eastAsia="Malgun Gothic"/>
          <w:lang w:eastAsia="ko-KR"/>
        </w:rPr>
        <w:t>.</w:t>
      </w:r>
      <w:r w:rsidR="00F0387A">
        <w:rPr>
          <w:rFonts w:eastAsia="Malgun Gothic"/>
          <w:lang w:eastAsia="ko-KR"/>
        </w:rPr>
        <w:t xml:space="preserve"> 1/2/3 symbol gap for transition corresponds to different deployment scenarios to avoid inter-cell DL-UL interference.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656D77" w:rsidRDefault="00656D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5pt;height:16.5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E50047"/>
    <w:multiLevelType w:val="hybridMultilevel"/>
    <w:tmpl w:val="9172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56CB7CC3"/>
    <w:multiLevelType w:val="hybridMultilevel"/>
    <w:tmpl w:val="238AE0F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8"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6"/>
  </w:num>
  <w:num w:numId="4">
    <w:abstractNumId w:val="14"/>
  </w:num>
  <w:num w:numId="5">
    <w:abstractNumId w:val="6"/>
  </w:num>
  <w:num w:numId="6">
    <w:abstractNumId w:val="11"/>
  </w:num>
  <w:num w:numId="7">
    <w:abstractNumId w:val="9"/>
  </w:num>
  <w:num w:numId="8">
    <w:abstractNumId w:val="13"/>
  </w:num>
  <w:num w:numId="9">
    <w:abstractNumId w:val="5"/>
  </w:num>
  <w:num w:numId="10">
    <w:abstractNumId w:val="18"/>
  </w:num>
  <w:num w:numId="11">
    <w:abstractNumId w:val="4"/>
  </w:num>
  <w:num w:numId="12">
    <w:abstractNumId w:val="15"/>
  </w:num>
  <w:num w:numId="13">
    <w:abstractNumId w:val="12"/>
  </w:num>
  <w:num w:numId="14">
    <w:abstractNumId w:val="8"/>
  </w:num>
  <w:num w:numId="15">
    <w:abstractNumId w:val="7"/>
  </w:num>
  <w:num w:numId="16">
    <w:abstractNumId w:val="3"/>
  </w:num>
  <w:num w:numId="17">
    <w:abstractNumId w:val="17"/>
  </w:num>
  <w:num w:numId="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07D20"/>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1B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5F"/>
    <w:rsid w:val="000E011D"/>
    <w:rsid w:val="000E03CF"/>
    <w:rsid w:val="000E0D30"/>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09"/>
    <w:rsid w:val="000F3B40"/>
    <w:rsid w:val="000F3F2F"/>
    <w:rsid w:val="000F42EA"/>
    <w:rsid w:val="000F4BF9"/>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92A"/>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2AB"/>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F41"/>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2A"/>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0B7"/>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FBA"/>
    <w:rsid w:val="00246879"/>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71B"/>
    <w:rsid w:val="002C4AF6"/>
    <w:rsid w:val="002C5533"/>
    <w:rsid w:val="002C5620"/>
    <w:rsid w:val="002C5A6B"/>
    <w:rsid w:val="002C61E0"/>
    <w:rsid w:val="002C640C"/>
    <w:rsid w:val="002C6AE3"/>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49"/>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034"/>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1C1"/>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78C"/>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5B"/>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59D"/>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911"/>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F31"/>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23"/>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920"/>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CFF"/>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55"/>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1C8"/>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090"/>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6D77"/>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B5E"/>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9D7"/>
    <w:rsid w:val="006A3F94"/>
    <w:rsid w:val="006A40D0"/>
    <w:rsid w:val="006A4113"/>
    <w:rsid w:val="006A49B5"/>
    <w:rsid w:val="006A4BEB"/>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2DC"/>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BA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06"/>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0E1"/>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177"/>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8DC"/>
    <w:rsid w:val="008A19D3"/>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CE2"/>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F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2EF"/>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8DE"/>
    <w:rsid w:val="00A12929"/>
    <w:rsid w:val="00A12A73"/>
    <w:rsid w:val="00A12BEE"/>
    <w:rsid w:val="00A12DC4"/>
    <w:rsid w:val="00A12EE8"/>
    <w:rsid w:val="00A131A4"/>
    <w:rsid w:val="00A13299"/>
    <w:rsid w:val="00A13715"/>
    <w:rsid w:val="00A13A66"/>
    <w:rsid w:val="00A13B10"/>
    <w:rsid w:val="00A13CF1"/>
    <w:rsid w:val="00A145D0"/>
    <w:rsid w:val="00A14FDE"/>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C31"/>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1F3C"/>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8FB"/>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96"/>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40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17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07F71"/>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8C5"/>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55B7"/>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8A1"/>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1FBB"/>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96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3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7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515"/>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8FA"/>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HR33RHYHUWRF-4-4936</_dlc_DocId>
    <_dlc_DocIdUrl xmlns="c06861ca-3f08-4d07-bff7-bb15bac121f4">
      <Url>https://projects.qualcomm.com/sites/pentari/_layouts/15/DocIdRedir.aspx?ID=HR33RHYHUWRF-4-4936</Url>
      <Description>HR33RHYHUWRF-4-4936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D445E2-1AA3-44FF-B9B3-1DE70BED2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1896</Words>
  <Characters>10811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9</cp:revision>
  <cp:lastPrinted>2014-11-07T05:38:00Z</cp:lastPrinted>
  <dcterms:created xsi:type="dcterms:W3CDTF">2017-06-20T17:25:00Z</dcterms:created>
  <dcterms:modified xsi:type="dcterms:W3CDTF">2017-06-22T03:29:00Z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bd310441-b42b-457c-890e-20f45484f9e0</vt:lpwstr>
  </property>
  <property fmtid="{D5CDD505-2E9C-101B-9397-08002B2CF9AE}" pid="10" name="_ReviewingToolsShownOnce">
    <vt:lpwstr/>
  </property>
</Properties>
</file>